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3FD32" w14:textId="49442C14" w:rsidR="00A53F33" w:rsidRPr="00855BE6" w:rsidRDefault="00A53F33" w:rsidP="000F0A92">
      <w:pPr>
        <w:pStyle w:val="Kop1"/>
        <w:numPr>
          <w:ilvl w:val="0"/>
          <w:numId w:val="0"/>
        </w:numPr>
      </w:pPr>
      <w:bookmarkStart w:id="0" w:name="_Toc85192932"/>
      <w:r w:rsidRPr="00855BE6">
        <w:t>Bijlage 1</w:t>
      </w:r>
      <w:bookmarkEnd w:id="0"/>
      <w:r w:rsidR="001046FD" w:rsidRPr="001046FD">
        <w:t xml:space="preserve"> Format voor indiening van de Beantwoording marktconsultatievragen</w:t>
      </w:r>
    </w:p>
    <w:p w14:paraId="2A33115C" w14:textId="77777777" w:rsidR="00A53F33" w:rsidRPr="00855BE6" w:rsidRDefault="00A53F33" w:rsidP="00A53F33"/>
    <w:p w14:paraId="042DC314" w14:textId="77777777" w:rsidR="00A53F33" w:rsidRPr="00855BE6" w:rsidRDefault="00A53F33" w:rsidP="00A53F33"/>
    <w:p w14:paraId="6AA182C5" w14:textId="22BD6A33" w:rsidR="00A53F33" w:rsidRPr="00855BE6" w:rsidRDefault="00A53F33" w:rsidP="001046FD">
      <w:pPr>
        <w:pStyle w:val="Tussenkopje"/>
      </w:pPr>
      <w:r w:rsidRPr="00855BE6">
        <w:t>Algemeen</w:t>
      </w:r>
    </w:p>
    <w:p w14:paraId="5BD23974" w14:textId="77777777" w:rsidR="00A53F33" w:rsidRPr="00855BE6" w:rsidRDefault="00A53F33" w:rsidP="00A53F33"/>
    <w:tbl>
      <w:tblPr>
        <w:tblStyle w:val="Lijsttabel3"/>
        <w:tblW w:w="9180" w:type="dxa"/>
        <w:tblLayout w:type="fixed"/>
        <w:tblLook w:val="0020" w:firstRow="1" w:lastRow="0" w:firstColumn="0" w:lastColumn="0" w:noHBand="0" w:noVBand="0"/>
      </w:tblPr>
      <w:tblGrid>
        <w:gridCol w:w="2235"/>
        <w:gridCol w:w="6945"/>
      </w:tblGrid>
      <w:tr w:rsidR="00A53F33" w:rsidRPr="00855BE6" w14:paraId="16B00D70" w14:textId="77777777" w:rsidTr="000D7E3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180" w:type="dxa"/>
            <w:gridSpan w:val="2"/>
          </w:tcPr>
          <w:p w14:paraId="460DB39B" w14:textId="77777777" w:rsidR="00A53F33" w:rsidRPr="00855BE6" w:rsidRDefault="00A53F33" w:rsidP="005B65E7">
            <w:r w:rsidRPr="00855BE6">
              <w:t>Organisatie gegevens</w:t>
            </w:r>
          </w:p>
        </w:tc>
      </w:tr>
      <w:tr w:rsidR="00A53F33" w:rsidRPr="00855BE6" w14:paraId="4BD28DF0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552939B8" w14:textId="77777777" w:rsidR="00A53F33" w:rsidRPr="00855BE6" w:rsidRDefault="00A53F33" w:rsidP="005B65E7">
            <w:r w:rsidRPr="00855BE6">
              <w:t>Naam geïnteresseerde</w:t>
            </w:r>
          </w:p>
        </w:tc>
        <w:tc>
          <w:tcPr>
            <w:tcW w:w="6945" w:type="dxa"/>
          </w:tcPr>
          <w:p w14:paraId="29981E63" w14:textId="77777777" w:rsidR="00A53F33" w:rsidRPr="00855BE6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53F33" w:rsidRPr="00855BE6" w14:paraId="7A4E2821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6695D318" w14:textId="77777777" w:rsidR="00A53F33" w:rsidRPr="00855BE6" w:rsidRDefault="00A53F33" w:rsidP="005B65E7">
            <w:r w:rsidRPr="00855BE6">
              <w:t>Vestigingsadres</w:t>
            </w:r>
          </w:p>
        </w:tc>
        <w:tc>
          <w:tcPr>
            <w:tcW w:w="6945" w:type="dxa"/>
          </w:tcPr>
          <w:p w14:paraId="1CD03356" w14:textId="77777777" w:rsidR="00A53F33" w:rsidRPr="00855BE6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53F33" w:rsidRPr="00855BE6" w14:paraId="42AAF419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2D9E3939" w14:textId="77777777" w:rsidR="00A53F33" w:rsidRPr="00855BE6" w:rsidRDefault="00A53F33" w:rsidP="005B65E7">
            <w:r w:rsidRPr="00855BE6">
              <w:t>Postcode en plaats</w:t>
            </w:r>
          </w:p>
        </w:tc>
        <w:tc>
          <w:tcPr>
            <w:tcW w:w="6945" w:type="dxa"/>
          </w:tcPr>
          <w:p w14:paraId="2A05FC40" w14:textId="77777777" w:rsidR="00A53F33" w:rsidRPr="00855BE6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53F33" w:rsidRPr="00855BE6" w14:paraId="14BC3B33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01169C0F" w14:textId="77777777" w:rsidR="00A53F33" w:rsidRPr="00855BE6" w:rsidRDefault="00A53F33" w:rsidP="005B65E7">
            <w:r w:rsidRPr="00855BE6">
              <w:t>Postadres</w:t>
            </w:r>
          </w:p>
        </w:tc>
        <w:tc>
          <w:tcPr>
            <w:tcW w:w="6945" w:type="dxa"/>
          </w:tcPr>
          <w:p w14:paraId="5B6D8CB7" w14:textId="77777777" w:rsidR="00A53F33" w:rsidRPr="00855BE6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53F33" w:rsidRPr="00855BE6" w14:paraId="742E8F2C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3D19292C" w14:textId="77777777" w:rsidR="00A53F33" w:rsidRPr="00855BE6" w:rsidRDefault="00A53F33" w:rsidP="005B65E7">
            <w:r w:rsidRPr="00855BE6">
              <w:t>Postcode en plaats</w:t>
            </w:r>
          </w:p>
        </w:tc>
        <w:tc>
          <w:tcPr>
            <w:tcW w:w="6945" w:type="dxa"/>
          </w:tcPr>
          <w:p w14:paraId="094D43CC" w14:textId="77777777" w:rsidR="00A53F33" w:rsidRPr="00855BE6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53F33" w:rsidRPr="00855BE6" w14:paraId="74F251FF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1EB6324C" w14:textId="77777777" w:rsidR="00A53F33" w:rsidRPr="00855BE6" w:rsidRDefault="00A53F33" w:rsidP="005B65E7">
            <w:r w:rsidRPr="00855BE6">
              <w:t>Land</w:t>
            </w:r>
          </w:p>
        </w:tc>
        <w:tc>
          <w:tcPr>
            <w:tcW w:w="6945" w:type="dxa"/>
          </w:tcPr>
          <w:p w14:paraId="4EB4461B" w14:textId="77777777" w:rsidR="00A53F33" w:rsidRPr="00855BE6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53F33" w:rsidRPr="00855BE6" w14:paraId="5FBFE11A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3CA6AE9E" w14:textId="77777777" w:rsidR="00A53F33" w:rsidRPr="00855BE6" w:rsidRDefault="00A53F33" w:rsidP="005B65E7">
            <w:r w:rsidRPr="00855BE6">
              <w:t xml:space="preserve">Telefoon </w:t>
            </w:r>
          </w:p>
        </w:tc>
        <w:tc>
          <w:tcPr>
            <w:tcW w:w="6945" w:type="dxa"/>
          </w:tcPr>
          <w:p w14:paraId="6185A961" w14:textId="77777777" w:rsidR="00A53F33" w:rsidRPr="00855BE6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53F33" w:rsidRPr="00855BE6" w14:paraId="3AA0497A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4F9485C9" w14:textId="77777777" w:rsidR="00A53F33" w:rsidRPr="00855BE6" w:rsidRDefault="00A53F33" w:rsidP="005B65E7">
            <w:r w:rsidRPr="00855BE6">
              <w:t>E-mailadres</w:t>
            </w:r>
          </w:p>
        </w:tc>
        <w:tc>
          <w:tcPr>
            <w:tcW w:w="6945" w:type="dxa"/>
          </w:tcPr>
          <w:p w14:paraId="0FDD5F5E" w14:textId="77777777" w:rsidR="00A53F33" w:rsidRPr="00855BE6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A53F33" w:rsidRPr="00855BE6" w14:paraId="49A3E7D3" w14:textId="77777777" w:rsidTr="000D7E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6A157717" w14:textId="77777777" w:rsidR="00A53F33" w:rsidRPr="00855BE6" w:rsidRDefault="00A53F33" w:rsidP="005B65E7">
            <w:r w:rsidRPr="00855BE6">
              <w:t>Contactpersoon</w:t>
            </w:r>
          </w:p>
        </w:tc>
        <w:tc>
          <w:tcPr>
            <w:tcW w:w="6945" w:type="dxa"/>
          </w:tcPr>
          <w:p w14:paraId="54869235" w14:textId="77777777" w:rsidR="00A53F33" w:rsidRPr="00855BE6" w:rsidRDefault="00A53F3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A53F33" w:rsidRPr="00855BE6" w14:paraId="11E4418B" w14:textId="77777777" w:rsidTr="000D7E30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35" w:type="dxa"/>
          </w:tcPr>
          <w:p w14:paraId="4174FD62" w14:textId="77777777" w:rsidR="00A53F33" w:rsidRPr="00855BE6" w:rsidRDefault="00A53F33" w:rsidP="005B65E7">
            <w:r w:rsidRPr="00855BE6">
              <w:t>Functie contactpersoon</w:t>
            </w:r>
          </w:p>
        </w:tc>
        <w:tc>
          <w:tcPr>
            <w:tcW w:w="6945" w:type="dxa"/>
          </w:tcPr>
          <w:p w14:paraId="402977C3" w14:textId="77777777" w:rsidR="00A53F33" w:rsidRPr="00855BE6" w:rsidRDefault="00A53F3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3D69D15" w14:textId="77777777" w:rsidR="00A53F33" w:rsidRPr="00855BE6" w:rsidRDefault="00A53F33" w:rsidP="00A53F33"/>
    <w:tbl>
      <w:tblPr>
        <w:tblW w:w="9214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4961"/>
      </w:tblGrid>
      <w:tr w:rsidR="00A53F33" w:rsidRPr="00855BE6" w14:paraId="10FC2DF2" w14:textId="77777777" w:rsidTr="000D7E30">
        <w:trPr>
          <w:cantSplit/>
        </w:trPr>
        <w:tc>
          <w:tcPr>
            <w:tcW w:w="4253" w:type="dxa"/>
            <w:tcBorders>
              <w:top w:val="single" w:sz="2" w:space="0" w:color="auto"/>
              <w:left w:val="single" w:sz="2" w:space="0" w:color="auto"/>
            </w:tcBorders>
          </w:tcPr>
          <w:p w14:paraId="63532D64" w14:textId="6659D4EE" w:rsidR="00A53F33" w:rsidRPr="00855BE6" w:rsidRDefault="00A53F33" w:rsidP="005B65E7">
            <w:r w:rsidRPr="00855BE6">
              <w:t xml:space="preserve">Wenst geïnteresseerde een uitnodiging te ontvangen voor een </w:t>
            </w:r>
            <w:r w:rsidR="0094651A" w:rsidRPr="00855BE6">
              <w:t>individueel</w:t>
            </w:r>
            <w:r w:rsidRPr="00855BE6">
              <w:t xml:space="preserve"> overleg waarin de gelegenheid wordt geboden </w:t>
            </w:r>
            <w:r w:rsidR="0094651A">
              <w:t xml:space="preserve">te verdiepen op </w:t>
            </w:r>
            <w:r w:rsidR="0094651A" w:rsidRPr="00855BE6">
              <w:t xml:space="preserve">de </w:t>
            </w:r>
            <w:r w:rsidRPr="00855BE6">
              <w:t>antwoorden op de marktconsultatievragen?</w:t>
            </w:r>
          </w:p>
        </w:tc>
        <w:tc>
          <w:tcPr>
            <w:tcW w:w="4961" w:type="dxa"/>
          </w:tcPr>
          <w:p w14:paraId="0901468C" w14:textId="6FD946DC" w:rsidR="00A53F33" w:rsidRPr="00855BE6" w:rsidRDefault="00A3374C" w:rsidP="005B65E7">
            <w:sdt>
              <w:sdtPr>
                <w:id w:val="-21018641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F25D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5D7">
              <w:t xml:space="preserve"> </w:t>
            </w:r>
            <w:r w:rsidR="00A53F33" w:rsidRPr="00855BE6">
              <w:t>Ja</w:t>
            </w:r>
            <w:r w:rsidR="00FF25D7">
              <w:t xml:space="preserve"> </w:t>
            </w:r>
            <w:r w:rsidR="00A53F33" w:rsidRPr="00855BE6">
              <w:t xml:space="preserve">/  </w:t>
            </w:r>
            <w:sdt>
              <w:sdtPr>
                <w:id w:val="17254021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FF25D7">
              <w:t xml:space="preserve"> </w:t>
            </w:r>
            <w:r w:rsidR="00A53F33" w:rsidRPr="00855BE6">
              <w:t>Nee</w:t>
            </w:r>
            <w:r w:rsidR="00A53F33" w:rsidRPr="0094651A">
              <w:rPr>
                <w:vertAlign w:val="superscript"/>
              </w:rPr>
              <w:footnoteReference w:id="2"/>
            </w:r>
          </w:p>
        </w:tc>
      </w:tr>
    </w:tbl>
    <w:p w14:paraId="357B6286" w14:textId="77777777" w:rsidR="00A53F33" w:rsidRPr="00855BE6" w:rsidRDefault="00A53F33" w:rsidP="00A53F33"/>
    <w:p w14:paraId="6C2340A0" w14:textId="57398830" w:rsidR="00A53F33" w:rsidRPr="00855BE6" w:rsidRDefault="00A53F33" w:rsidP="001046FD">
      <w:pPr>
        <w:pStyle w:val="Tussenkopje"/>
      </w:pPr>
      <w:bookmarkStart w:id="1" w:name="_Toc85192933"/>
      <w:r w:rsidRPr="00855BE6">
        <w:t>Vraag en antwoord</w:t>
      </w:r>
      <w:bookmarkEnd w:id="1"/>
      <w:r w:rsidR="00D65224">
        <w:t>:</w:t>
      </w:r>
    </w:p>
    <w:p w14:paraId="1F733336" w14:textId="77777777" w:rsidR="00A53F33" w:rsidRPr="00855BE6" w:rsidRDefault="00A53F33" w:rsidP="00A53F33"/>
    <w:tbl>
      <w:tblPr>
        <w:tblStyle w:val="Lijsttabel3"/>
        <w:tblW w:w="9180" w:type="dxa"/>
        <w:tblLook w:val="04A0" w:firstRow="1" w:lastRow="0" w:firstColumn="1" w:lastColumn="0" w:noHBand="0" w:noVBand="1"/>
      </w:tblPr>
      <w:tblGrid>
        <w:gridCol w:w="468"/>
        <w:gridCol w:w="8712"/>
      </w:tblGrid>
      <w:tr w:rsidR="005956C3" w:rsidRPr="00855BE6" w14:paraId="08AECD3A" w14:textId="77777777" w:rsidTr="005956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auto"/>
          </w:tcPr>
          <w:p w14:paraId="2180667A" w14:textId="77777777" w:rsidR="005956C3" w:rsidRPr="00855BE6" w:rsidRDefault="005956C3" w:rsidP="005B65E7">
            <w:r w:rsidRPr="00855BE6">
              <w:t>Nr.</w:t>
            </w:r>
          </w:p>
        </w:tc>
        <w:tc>
          <w:tcPr>
            <w:tcW w:w="8712" w:type="dxa"/>
          </w:tcPr>
          <w:p w14:paraId="42E93BFA" w14:textId="77777777" w:rsidR="005956C3" w:rsidRPr="00855BE6" w:rsidRDefault="005956C3" w:rsidP="005B65E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55BE6">
              <w:t>Antwoord</w:t>
            </w:r>
          </w:p>
        </w:tc>
      </w:tr>
      <w:tr w:rsidR="005956C3" w:rsidRPr="00855BE6" w14:paraId="1A11AE67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503D0A9" w14:textId="77777777" w:rsidR="005956C3" w:rsidRPr="00855BE6" w:rsidRDefault="005956C3" w:rsidP="005B65E7">
            <w:r w:rsidRPr="00855BE6">
              <w:t>1</w:t>
            </w:r>
          </w:p>
        </w:tc>
        <w:tc>
          <w:tcPr>
            <w:tcW w:w="8712" w:type="dxa"/>
          </w:tcPr>
          <w:p w14:paraId="57740C88" w14:textId="77777777" w:rsidR="005956C3" w:rsidRPr="00A53F33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19FAE04B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35C5599" w14:textId="77777777" w:rsidR="005956C3" w:rsidRPr="00855BE6" w:rsidRDefault="005956C3" w:rsidP="005B65E7">
            <w:r w:rsidRPr="00855BE6">
              <w:t>2</w:t>
            </w:r>
          </w:p>
        </w:tc>
        <w:tc>
          <w:tcPr>
            <w:tcW w:w="8712" w:type="dxa"/>
          </w:tcPr>
          <w:p w14:paraId="6C0F1739" w14:textId="77777777" w:rsidR="005956C3" w:rsidRPr="00A53F33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62E24FBA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87B5704" w14:textId="77777777" w:rsidR="005956C3" w:rsidRPr="00855BE6" w:rsidRDefault="005956C3" w:rsidP="005B65E7">
            <w:r w:rsidRPr="00855BE6">
              <w:t>3</w:t>
            </w:r>
          </w:p>
        </w:tc>
        <w:tc>
          <w:tcPr>
            <w:tcW w:w="8712" w:type="dxa"/>
          </w:tcPr>
          <w:p w14:paraId="612BA83E" w14:textId="77777777" w:rsidR="005956C3" w:rsidRPr="00855BE6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956C3" w:rsidRPr="00855BE6" w14:paraId="4214AF04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F19806B" w14:textId="77777777" w:rsidR="005956C3" w:rsidRPr="00855BE6" w:rsidRDefault="005956C3" w:rsidP="005B65E7">
            <w:r w:rsidRPr="00855BE6">
              <w:t>4</w:t>
            </w:r>
          </w:p>
        </w:tc>
        <w:tc>
          <w:tcPr>
            <w:tcW w:w="8712" w:type="dxa"/>
          </w:tcPr>
          <w:p w14:paraId="058107CB" w14:textId="77777777" w:rsidR="005956C3" w:rsidRPr="00A53F33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7CCE21C8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E8B161A" w14:textId="77777777" w:rsidR="005956C3" w:rsidRPr="00855BE6" w:rsidRDefault="005956C3" w:rsidP="005B65E7">
            <w:r w:rsidRPr="00855BE6">
              <w:t>5</w:t>
            </w:r>
          </w:p>
        </w:tc>
        <w:tc>
          <w:tcPr>
            <w:tcW w:w="8712" w:type="dxa"/>
          </w:tcPr>
          <w:p w14:paraId="47860DD9" w14:textId="77777777" w:rsidR="005956C3" w:rsidRPr="00A53F33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35ABC7D0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AF301B3" w14:textId="77777777" w:rsidR="005956C3" w:rsidRPr="00855BE6" w:rsidRDefault="005956C3" w:rsidP="005B65E7">
            <w:r w:rsidRPr="00855BE6">
              <w:t>6</w:t>
            </w:r>
          </w:p>
        </w:tc>
        <w:tc>
          <w:tcPr>
            <w:tcW w:w="8712" w:type="dxa"/>
          </w:tcPr>
          <w:p w14:paraId="48B3D2D3" w14:textId="77777777" w:rsidR="005956C3" w:rsidRPr="00A53F33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7436F9E1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A1D4444" w14:textId="77777777" w:rsidR="005956C3" w:rsidRPr="00855BE6" w:rsidRDefault="005956C3" w:rsidP="005B65E7">
            <w:r w:rsidRPr="00855BE6">
              <w:t>7</w:t>
            </w:r>
          </w:p>
        </w:tc>
        <w:tc>
          <w:tcPr>
            <w:tcW w:w="8712" w:type="dxa"/>
          </w:tcPr>
          <w:p w14:paraId="422A84D7" w14:textId="77777777" w:rsidR="005956C3" w:rsidRPr="00A53F33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855BE6" w14:paraId="4268D433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7C1D1B67" w14:textId="77777777" w:rsidR="005956C3" w:rsidRPr="00855BE6" w:rsidRDefault="005956C3" w:rsidP="005B65E7">
            <w:r w:rsidRPr="00855BE6">
              <w:t>8</w:t>
            </w:r>
          </w:p>
        </w:tc>
        <w:tc>
          <w:tcPr>
            <w:tcW w:w="8712" w:type="dxa"/>
          </w:tcPr>
          <w:p w14:paraId="4F065E9F" w14:textId="77777777" w:rsidR="005956C3" w:rsidRPr="00A53F33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855BE6" w14:paraId="03AB09D5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A18B95" w14:textId="77777777" w:rsidR="005956C3" w:rsidRPr="00855BE6" w:rsidRDefault="005956C3" w:rsidP="005B65E7">
            <w:r w:rsidRPr="00855BE6">
              <w:t>9</w:t>
            </w:r>
          </w:p>
        </w:tc>
        <w:tc>
          <w:tcPr>
            <w:tcW w:w="8712" w:type="dxa"/>
          </w:tcPr>
          <w:p w14:paraId="6A52C060" w14:textId="77777777" w:rsidR="005956C3" w:rsidRPr="00A53F33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855BE6" w14:paraId="0D8AEAEC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3A4D385" w14:textId="77777777" w:rsidR="005956C3" w:rsidRPr="00855BE6" w:rsidRDefault="005956C3" w:rsidP="005B65E7">
            <w:r w:rsidRPr="00855BE6">
              <w:t>10</w:t>
            </w:r>
          </w:p>
        </w:tc>
        <w:tc>
          <w:tcPr>
            <w:tcW w:w="8712" w:type="dxa"/>
          </w:tcPr>
          <w:p w14:paraId="0CED7AC1" w14:textId="77777777" w:rsidR="005956C3" w:rsidRPr="00A53F33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855BE6" w14:paraId="507D3F20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5632B0A" w14:textId="77777777" w:rsidR="005956C3" w:rsidRPr="00855BE6" w:rsidRDefault="005956C3" w:rsidP="005B65E7">
            <w:r w:rsidRPr="00855BE6">
              <w:t>11</w:t>
            </w:r>
          </w:p>
        </w:tc>
        <w:tc>
          <w:tcPr>
            <w:tcW w:w="8712" w:type="dxa"/>
          </w:tcPr>
          <w:p w14:paraId="6E6C6C22" w14:textId="77777777" w:rsidR="005956C3" w:rsidRPr="00A53F33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855BE6" w14:paraId="08072D4D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FEB8251" w14:textId="77777777" w:rsidR="005956C3" w:rsidRPr="00855BE6" w:rsidRDefault="005956C3" w:rsidP="005B65E7">
            <w:r w:rsidRPr="00855BE6">
              <w:t>12</w:t>
            </w:r>
          </w:p>
        </w:tc>
        <w:tc>
          <w:tcPr>
            <w:tcW w:w="8712" w:type="dxa"/>
          </w:tcPr>
          <w:p w14:paraId="6ABDA245" w14:textId="77777777" w:rsidR="005956C3" w:rsidRPr="00A53F33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highlight w:val="yellow"/>
                <w:lang w:val="nl-NL"/>
              </w:rPr>
            </w:pPr>
          </w:p>
        </w:tc>
      </w:tr>
      <w:tr w:rsidR="005956C3" w:rsidRPr="00855BE6" w14:paraId="76D9B478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6619C98" w14:textId="77777777" w:rsidR="005956C3" w:rsidRPr="00855BE6" w:rsidRDefault="005956C3" w:rsidP="005B65E7">
            <w:r w:rsidRPr="00855BE6">
              <w:t>13</w:t>
            </w:r>
          </w:p>
        </w:tc>
        <w:tc>
          <w:tcPr>
            <w:tcW w:w="8712" w:type="dxa"/>
          </w:tcPr>
          <w:p w14:paraId="45E17F33" w14:textId="77777777" w:rsidR="005956C3" w:rsidRPr="00A53F33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6B2ACF6C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ED63D8" w14:textId="77777777" w:rsidR="005956C3" w:rsidRPr="00855BE6" w:rsidRDefault="005956C3" w:rsidP="005B65E7">
            <w:r w:rsidRPr="00855BE6">
              <w:t>14</w:t>
            </w:r>
          </w:p>
        </w:tc>
        <w:tc>
          <w:tcPr>
            <w:tcW w:w="8712" w:type="dxa"/>
          </w:tcPr>
          <w:p w14:paraId="5FFF9603" w14:textId="77777777" w:rsidR="005956C3" w:rsidRPr="00A53F33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64E90B12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6464565F" w14:textId="77777777" w:rsidR="005956C3" w:rsidRPr="00855BE6" w:rsidRDefault="005956C3" w:rsidP="005B65E7">
            <w:r w:rsidRPr="00855BE6">
              <w:t>15</w:t>
            </w:r>
          </w:p>
        </w:tc>
        <w:tc>
          <w:tcPr>
            <w:tcW w:w="8712" w:type="dxa"/>
          </w:tcPr>
          <w:p w14:paraId="0C9FAE29" w14:textId="77777777" w:rsidR="005956C3" w:rsidRPr="00A53F33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nl-NL"/>
              </w:rPr>
            </w:pPr>
          </w:p>
        </w:tc>
      </w:tr>
      <w:tr w:rsidR="005956C3" w:rsidRPr="00855BE6" w14:paraId="071C3F06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B5AA9DF" w14:textId="77777777" w:rsidR="005956C3" w:rsidRPr="00855BE6" w:rsidRDefault="005956C3" w:rsidP="005B65E7">
            <w:r w:rsidRPr="00855BE6">
              <w:t>16</w:t>
            </w:r>
          </w:p>
        </w:tc>
        <w:tc>
          <w:tcPr>
            <w:tcW w:w="8712" w:type="dxa"/>
          </w:tcPr>
          <w:p w14:paraId="1D23F289" w14:textId="77777777" w:rsidR="005956C3" w:rsidRPr="00855BE6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956C3" w:rsidRPr="00855BE6" w14:paraId="6ED74AD6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0168B8D" w14:textId="197303D8" w:rsidR="005956C3" w:rsidRPr="00855BE6" w:rsidRDefault="005956C3" w:rsidP="005B65E7">
            <w:r>
              <w:t>17</w:t>
            </w:r>
          </w:p>
        </w:tc>
        <w:tc>
          <w:tcPr>
            <w:tcW w:w="8712" w:type="dxa"/>
          </w:tcPr>
          <w:p w14:paraId="1DE17F24" w14:textId="77777777" w:rsidR="005956C3" w:rsidRPr="00855BE6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5956C3" w:rsidRPr="00855BE6" w14:paraId="18A71DB6" w14:textId="77777777" w:rsidTr="005956C3">
        <w:trPr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DF280E9" w14:textId="77697B21" w:rsidR="005956C3" w:rsidRDefault="005956C3" w:rsidP="005B65E7">
            <w:r>
              <w:t>18</w:t>
            </w:r>
          </w:p>
        </w:tc>
        <w:tc>
          <w:tcPr>
            <w:tcW w:w="8712" w:type="dxa"/>
          </w:tcPr>
          <w:p w14:paraId="7B481DAB" w14:textId="77777777" w:rsidR="005956C3" w:rsidRPr="00855BE6" w:rsidRDefault="005956C3" w:rsidP="005B65E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5956C3" w:rsidRPr="00855BE6" w14:paraId="45F5A859" w14:textId="77777777" w:rsidTr="005956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5DEE52CA" w14:textId="0205DC77" w:rsidR="005956C3" w:rsidRDefault="005956C3" w:rsidP="005B65E7">
            <w:r>
              <w:t>19</w:t>
            </w:r>
          </w:p>
        </w:tc>
        <w:tc>
          <w:tcPr>
            <w:tcW w:w="8712" w:type="dxa"/>
          </w:tcPr>
          <w:p w14:paraId="1AEB0A45" w14:textId="77777777" w:rsidR="005956C3" w:rsidRPr="00855BE6" w:rsidRDefault="005956C3" w:rsidP="005B65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C1FF243" w14:textId="4C47D469" w:rsidR="002A3E87" w:rsidRPr="00012EBE" w:rsidRDefault="002A3E87" w:rsidP="00D73A4B"/>
    <w:sectPr w:rsidR="002A3E87" w:rsidRPr="00012EBE" w:rsidSect="00495123">
      <w:headerReference w:type="default" r:id="rId12"/>
      <w:footerReference w:type="default" r:id="rId13"/>
      <w:footerReference w:type="first" r:id="rId14"/>
      <w:type w:val="continuous"/>
      <w:pgSz w:w="11906" w:h="16838" w:code="9"/>
      <w:pgMar w:top="1560" w:right="1134" w:bottom="1418" w:left="1701" w:header="0" w:footer="0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A684F" w14:textId="77777777" w:rsidR="00963823" w:rsidRDefault="00963823" w:rsidP="009F5BCE">
      <w:pPr>
        <w:spacing w:line="240" w:lineRule="auto"/>
      </w:pPr>
      <w:r>
        <w:separator/>
      </w:r>
    </w:p>
  </w:endnote>
  <w:endnote w:type="continuationSeparator" w:id="0">
    <w:p w14:paraId="32871199" w14:textId="77777777" w:rsidR="00963823" w:rsidRDefault="00963823" w:rsidP="009F5BCE">
      <w:pPr>
        <w:spacing w:line="240" w:lineRule="auto"/>
      </w:pPr>
      <w:r>
        <w:continuationSeparator/>
      </w:r>
    </w:p>
  </w:endnote>
  <w:endnote w:type="continuationNotice" w:id="1">
    <w:p w14:paraId="58487007" w14:textId="77777777" w:rsidR="00963823" w:rsidRDefault="0096382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E371C" w14:textId="1D5DE6E2" w:rsidR="00BF4790" w:rsidRDefault="00BF4790">
    <w:pPr>
      <w:pStyle w:val="Voettekst"/>
    </w:pP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  <w:p w14:paraId="1F5C7031" w14:textId="77777777" w:rsidR="00BF4790" w:rsidRDefault="00BF4790">
    <w:pPr>
      <w:pStyle w:val="Voettekst"/>
    </w:pPr>
  </w:p>
  <w:p w14:paraId="5B19EF62" w14:textId="77777777" w:rsidR="00BF4790" w:rsidRDefault="00BF4790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9EF863" w14:textId="77777777" w:rsidR="00687E97" w:rsidRDefault="00687E97">
    <w:pPr>
      <w:pStyle w:val="Voettekst"/>
    </w:pPr>
    <w:r>
      <w:rPr>
        <w:noProof/>
        <w:lang w:eastAsia="nl-NL"/>
      </w:rPr>
      <w:drawing>
        <wp:anchor distT="0" distB="0" distL="114300" distR="114300" simplePos="0" relativeHeight="251658240" behindDoc="1" locked="0" layoutInCell="1" allowOverlap="1" wp14:anchorId="4B3AD898" wp14:editId="2B9426D9">
          <wp:simplePos x="0" y="0"/>
          <wp:positionH relativeFrom="column">
            <wp:posOffset>-540385</wp:posOffset>
          </wp:positionH>
          <wp:positionV relativeFrom="page">
            <wp:posOffset>10261600</wp:posOffset>
          </wp:positionV>
          <wp:extent cx="1094400" cy="75600"/>
          <wp:effectExtent l="0" t="0" r="0" b="635"/>
          <wp:wrapTight wrapText="bothSides">
            <wp:wrapPolygon edited="0">
              <wp:start x="0" y="0"/>
              <wp:lineTo x="0" y="16336"/>
              <wp:lineTo x="21061" y="16336"/>
              <wp:lineTo x="21061" y="0"/>
              <wp:lineTo x="0" y="0"/>
            </wp:wrapPolygon>
          </wp:wrapTight>
          <wp:docPr id="9" name="Afbeelding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rovincie-utrecht.nl 2013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4400" cy="7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7F73AD" w14:textId="77777777" w:rsidR="00963823" w:rsidRDefault="00963823" w:rsidP="009F5BCE">
      <w:pPr>
        <w:spacing w:line="240" w:lineRule="auto"/>
      </w:pPr>
      <w:r>
        <w:separator/>
      </w:r>
    </w:p>
  </w:footnote>
  <w:footnote w:type="continuationSeparator" w:id="0">
    <w:p w14:paraId="080F4550" w14:textId="77777777" w:rsidR="00963823" w:rsidRDefault="00963823" w:rsidP="009F5BCE">
      <w:pPr>
        <w:spacing w:line="240" w:lineRule="auto"/>
      </w:pPr>
      <w:r>
        <w:continuationSeparator/>
      </w:r>
    </w:p>
  </w:footnote>
  <w:footnote w:type="continuationNotice" w:id="1">
    <w:p w14:paraId="2FC63839" w14:textId="77777777" w:rsidR="00963823" w:rsidRDefault="00963823">
      <w:pPr>
        <w:spacing w:line="240" w:lineRule="auto"/>
      </w:pPr>
    </w:p>
  </w:footnote>
  <w:footnote w:id="2">
    <w:p w14:paraId="2D731088" w14:textId="0EF00332" w:rsidR="00A53F33" w:rsidRPr="008A6AD9" w:rsidRDefault="00A53F33" w:rsidP="00A53F33">
      <w:pPr>
        <w:pStyle w:val="Voetnoottekst"/>
      </w:pPr>
      <w:r w:rsidRPr="00BE2AE3">
        <w:rPr>
          <w:rStyle w:val="Voetnootmarkering"/>
          <w:rFonts w:ascii="Calibri" w:hAnsi="Calibri"/>
          <w:sz w:val="16"/>
        </w:rPr>
        <w:footnoteRef/>
      </w:r>
      <w:r w:rsidRPr="008A6AD9">
        <w:rPr>
          <w:rFonts w:ascii="Calibri" w:hAnsi="Calibri"/>
          <w:sz w:val="16"/>
        </w:rPr>
        <w:t xml:space="preserve"> Uw antwoord aan</w:t>
      </w:r>
      <w:r w:rsidR="00FF25D7">
        <w:rPr>
          <w:rFonts w:ascii="Calibri" w:hAnsi="Calibri"/>
          <w:sz w:val="16"/>
        </w:rPr>
        <w:t>vinken</w:t>
      </w:r>
      <w:r w:rsidRPr="008A6AD9">
        <w:rPr>
          <w:rFonts w:ascii="Calibri" w:hAnsi="Calibri"/>
          <w:sz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CEA972" w14:textId="77777777" w:rsidR="009F5BCE" w:rsidRDefault="009F5BCE" w:rsidP="009F5BCE">
    <w:pPr>
      <w:pStyle w:val="Koptekst"/>
    </w:pPr>
  </w:p>
  <w:p w14:paraId="41473888" w14:textId="77777777" w:rsidR="009F5BCE" w:rsidRDefault="009F5BCE" w:rsidP="009F5BCE">
    <w:pPr>
      <w:pStyle w:val="Koptekst"/>
    </w:pPr>
  </w:p>
  <w:p w14:paraId="64508322" w14:textId="77777777" w:rsidR="009F5BCE" w:rsidRDefault="009F5BCE" w:rsidP="009F5BCE">
    <w:pPr>
      <w:pStyle w:val="Koptekst"/>
    </w:pPr>
  </w:p>
  <w:p w14:paraId="7FC3A55C" w14:textId="77777777" w:rsidR="009F5BCE" w:rsidRDefault="009F5BC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8D3F69"/>
    <w:multiLevelType w:val="hybridMultilevel"/>
    <w:tmpl w:val="B7048E9C"/>
    <w:lvl w:ilvl="0" w:tplc="6B4CC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39551F"/>
    <w:multiLevelType w:val="hybridMultilevel"/>
    <w:tmpl w:val="998E85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93413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4785B42"/>
    <w:multiLevelType w:val="hybridMultilevel"/>
    <w:tmpl w:val="85E422B8"/>
    <w:lvl w:ilvl="0" w:tplc="6E3A2F4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13E15"/>
    <w:multiLevelType w:val="multilevel"/>
    <w:tmpl w:val="2B80266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A7701C4"/>
    <w:multiLevelType w:val="hybridMultilevel"/>
    <w:tmpl w:val="76D8ACAE"/>
    <w:lvl w:ilvl="0" w:tplc="AB1CDDF4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8"/>
        <w:szCs w:val="18"/>
      </w:rPr>
    </w:lvl>
    <w:lvl w:ilvl="1" w:tplc="696CE4A8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 w:tplc="84563EC4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 w:tplc="5BD0BE8C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 w:tplc="A59E1B8E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 w:tplc="9118D3C6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 w:tplc="F7D2E54C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 w:tplc="5978B5F2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 w:tplc="A950D672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4CBA4232"/>
    <w:multiLevelType w:val="hybridMultilevel"/>
    <w:tmpl w:val="B1C8DEA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8269A2"/>
    <w:multiLevelType w:val="multilevel"/>
    <w:tmpl w:val="8230D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24733C"/>
    <w:multiLevelType w:val="multilevel"/>
    <w:tmpl w:val="0413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F97503F"/>
    <w:multiLevelType w:val="hybridMultilevel"/>
    <w:tmpl w:val="DFFED3EE"/>
    <w:lvl w:ilvl="0" w:tplc="72A492A6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18"/>
        <w:szCs w:val="18"/>
      </w:rPr>
    </w:lvl>
    <w:lvl w:ilvl="1" w:tplc="5F468CCC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 w:tplc="E47C1A04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 w:tplc="94D2A340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 w:tplc="6C58F09A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 w:tplc="E356FCD6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 w:tplc="682E2644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 w:tplc="6492A81A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 w:tplc="A0AC717A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0" w15:restartNumberingAfterBreak="0">
    <w:nsid w:val="7DAA433A"/>
    <w:multiLevelType w:val="hybridMultilevel"/>
    <w:tmpl w:val="BDA632FE"/>
    <w:lvl w:ilvl="0" w:tplc="7896844E">
      <w:start w:val="1"/>
      <w:numFmt w:val="bullet"/>
      <w:pStyle w:val="OpsommingBullet"/>
      <w:lvlText w:val=""/>
      <w:lvlJc w:val="left"/>
      <w:pPr>
        <w:ind w:left="1787" w:hanging="227"/>
      </w:pPr>
      <w:rPr>
        <w:rFonts w:ascii="Wingdings" w:hAnsi="Wingdings" w:hint="default"/>
        <w:color w:val="000000" w:themeColor="text1"/>
        <w:sz w:val="14"/>
      </w:rPr>
    </w:lvl>
    <w:lvl w:ilvl="1" w:tplc="0C5C8836">
      <w:start w:val="1"/>
      <w:numFmt w:val="bullet"/>
      <w:pStyle w:val="Opsommingstreepje"/>
      <w:lvlText w:val="­"/>
      <w:lvlJc w:val="left"/>
      <w:pPr>
        <w:ind w:left="4702" w:hanging="227"/>
      </w:pPr>
      <w:rPr>
        <w:rFonts w:ascii="Corbel" w:hAnsi="Corbel" w:hint="default"/>
        <w:sz w:val="14"/>
      </w:rPr>
    </w:lvl>
    <w:lvl w:ilvl="2" w:tplc="2898CEFE">
      <w:start w:val="1"/>
      <w:numFmt w:val="bullet"/>
      <w:lvlText w:val=""/>
      <w:lvlJc w:val="left"/>
      <w:pPr>
        <w:ind w:left="4929" w:hanging="227"/>
      </w:pPr>
      <w:rPr>
        <w:rFonts w:ascii="Wingdings" w:hAnsi="Wingdings" w:hint="default"/>
        <w:sz w:val="14"/>
      </w:rPr>
    </w:lvl>
    <w:lvl w:ilvl="3" w:tplc="9C84F46A">
      <w:start w:val="1"/>
      <w:numFmt w:val="bullet"/>
      <w:lvlText w:val="­"/>
      <w:lvlJc w:val="left"/>
      <w:pPr>
        <w:ind w:left="5156" w:hanging="227"/>
      </w:pPr>
      <w:rPr>
        <w:rFonts w:ascii="Corbel" w:hAnsi="Corbel" w:hint="default"/>
        <w:color w:val="000000" w:themeColor="text1"/>
        <w:sz w:val="14"/>
      </w:rPr>
    </w:lvl>
    <w:lvl w:ilvl="4" w:tplc="3C54D926">
      <w:start w:val="1"/>
      <w:numFmt w:val="bullet"/>
      <w:lvlText w:val="­"/>
      <w:lvlJc w:val="left"/>
      <w:pPr>
        <w:ind w:left="5383" w:hanging="227"/>
      </w:pPr>
      <w:rPr>
        <w:rFonts w:ascii="Corbel" w:hAnsi="Corbel" w:hint="default"/>
        <w:color w:val="000000" w:themeColor="text1"/>
        <w:sz w:val="14"/>
      </w:rPr>
    </w:lvl>
    <w:lvl w:ilvl="5" w:tplc="4A10A1AC">
      <w:start w:val="1"/>
      <w:numFmt w:val="bullet"/>
      <w:lvlText w:val="­"/>
      <w:lvlJc w:val="left"/>
      <w:pPr>
        <w:ind w:left="5610" w:hanging="227"/>
      </w:pPr>
      <w:rPr>
        <w:rFonts w:ascii="Corbel" w:hAnsi="Corbel" w:hint="default"/>
        <w:color w:val="000000" w:themeColor="text1"/>
        <w:sz w:val="14"/>
      </w:rPr>
    </w:lvl>
    <w:lvl w:ilvl="6" w:tplc="BEA0B70A">
      <w:start w:val="1"/>
      <w:numFmt w:val="bullet"/>
      <w:lvlText w:val="­"/>
      <w:lvlJc w:val="left"/>
      <w:pPr>
        <w:ind w:left="5837" w:hanging="227"/>
      </w:pPr>
      <w:rPr>
        <w:rFonts w:ascii="Corbel" w:hAnsi="Corbel" w:hint="default"/>
        <w:color w:val="000000" w:themeColor="text1"/>
        <w:sz w:val="14"/>
      </w:rPr>
    </w:lvl>
    <w:lvl w:ilvl="7" w:tplc="8E480CFC">
      <w:start w:val="1"/>
      <w:numFmt w:val="bullet"/>
      <w:lvlText w:val="­"/>
      <w:lvlJc w:val="left"/>
      <w:pPr>
        <w:ind w:left="6064" w:hanging="227"/>
      </w:pPr>
      <w:rPr>
        <w:rFonts w:ascii="Corbel" w:hAnsi="Corbel" w:hint="default"/>
        <w:color w:val="000000" w:themeColor="text1"/>
        <w:sz w:val="14"/>
      </w:rPr>
    </w:lvl>
    <w:lvl w:ilvl="8" w:tplc="8F1CC452">
      <w:start w:val="1"/>
      <w:numFmt w:val="bullet"/>
      <w:lvlText w:val="­"/>
      <w:lvlJc w:val="left"/>
      <w:pPr>
        <w:ind w:left="6291" w:hanging="227"/>
      </w:pPr>
      <w:rPr>
        <w:rFonts w:ascii="Corbel" w:hAnsi="Corbel" w:hint="default"/>
        <w:color w:val="000000" w:themeColor="text1"/>
        <w:sz w:val="14"/>
      </w:rPr>
    </w:lvl>
  </w:abstractNum>
  <w:abstractNum w:abstractNumId="11" w15:restartNumberingAfterBreak="0">
    <w:nsid w:val="7E3F7AE2"/>
    <w:multiLevelType w:val="hybridMultilevel"/>
    <w:tmpl w:val="2034DAC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0"/>
  </w:num>
  <w:num w:numId="6">
    <w:abstractNumId w:val="11"/>
  </w:num>
  <w:num w:numId="7">
    <w:abstractNumId w:val="8"/>
  </w:num>
  <w:num w:numId="8">
    <w:abstractNumId w:val="5"/>
  </w:num>
  <w:num w:numId="9">
    <w:abstractNumId w:val="5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6"/>
  </w:num>
  <w:num w:numId="12">
    <w:abstractNumId w:val="1"/>
  </w:num>
  <w:num w:numId="13">
    <w:abstractNumId w:val="3"/>
  </w:num>
  <w:num w:numId="14">
    <w:abstractNumId w:val="2"/>
  </w:num>
  <w:num w:numId="15">
    <w:abstractNumId w:val="9"/>
  </w:num>
  <w:num w:numId="16">
    <w:abstractNumId w:val="9"/>
    <w:lvlOverride w:ilvl="0">
      <w:startOverride w:val="1"/>
    </w:lvlOverride>
  </w:num>
  <w:num w:numId="17">
    <w:abstractNumId w:val="9"/>
  </w:num>
  <w:num w:numId="18">
    <w:abstractNumId w:val="9"/>
    <w:lvlOverride w:ilvl="0">
      <w:startOverride w:val="1"/>
    </w:lvlOverride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oNotTrackFormatting/>
  <w:documentProtection w:edit="forms" w:enforcement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53F33"/>
    <w:rsid w:val="00000E2B"/>
    <w:rsid w:val="00003E35"/>
    <w:rsid w:val="00012EBE"/>
    <w:rsid w:val="00016228"/>
    <w:rsid w:val="00022F2E"/>
    <w:rsid w:val="00025E02"/>
    <w:rsid w:val="0003696A"/>
    <w:rsid w:val="000431A7"/>
    <w:rsid w:val="000466F6"/>
    <w:rsid w:val="000548E1"/>
    <w:rsid w:val="00057EAD"/>
    <w:rsid w:val="00066011"/>
    <w:rsid w:val="000708AA"/>
    <w:rsid w:val="00073262"/>
    <w:rsid w:val="00090814"/>
    <w:rsid w:val="000937C6"/>
    <w:rsid w:val="00095265"/>
    <w:rsid w:val="00097A67"/>
    <w:rsid w:val="000A1099"/>
    <w:rsid w:val="000A691C"/>
    <w:rsid w:val="000A6E0E"/>
    <w:rsid w:val="000B0FFE"/>
    <w:rsid w:val="000B3E65"/>
    <w:rsid w:val="000C479C"/>
    <w:rsid w:val="000C5773"/>
    <w:rsid w:val="000D2B83"/>
    <w:rsid w:val="000D7E30"/>
    <w:rsid w:val="000E110B"/>
    <w:rsid w:val="000E182F"/>
    <w:rsid w:val="000E1A9D"/>
    <w:rsid w:val="000E2E4D"/>
    <w:rsid w:val="000E3321"/>
    <w:rsid w:val="000F0A92"/>
    <w:rsid w:val="001046FD"/>
    <w:rsid w:val="00105D69"/>
    <w:rsid w:val="001109DC"/>
    <w:rsid w:val="001149CF"/>
    <w:rsid w:val="0011558D"/>
    <w:rsid w:val="00124743"/>
    <w:rsid w:val="00136354"/>
    <w:rsid w:val="00137FC5"/>
    <w:rsid w:val="00143007"/>
    <w:rsid w:val="0014505A"/>
    <w:rsid w:val="0015344B"/>
    <w:rsid w:val="00154EAB"/>
    <w:rsid w:val="00156474"/>
    <w:rsid w:val="00157912"/>
    <w:rsid w:val="0016041D"/>
    <w:rsid w:val="00160D3D"/>
    <w:rsid w:val="00167E33"/>
    <w:rsid w:val="00170585"/>
    <w:rsid w:val="00171DDE"/>
    <w:rsid w:val="001762A7"/>
    <w:rsid w:val="001770C5"/>
    <w:rsid w:val="00187D45"/>
    <w:rsid w:val="00190634"/>
    <w:rsid w:val="00192CB0"/>
    <w:rsid w:val="001C4885"/>
    <w:rsid w:val="001D3F9F"/>
    <w:rsid w:val="001D6B4C"/>
    <w:rsid w:val="001E1A7C"/>
    <w:rsid w:val="001E4C4B"/>
    <w:rsid w:val="001E7666"/>
    <w:rsid w:val="00201903"/>
    <w:rsid w:val="002037E4"/>
    <w:rsid w:val="00206396"/>
    <w:rsid w:val="00207496"/>
    <w:rsid w:val="002108D0"/>
    <w:rsid w:val="00213CAB"/>
    <w:rsid w:val="00214988"/>
    <w:rsid w:val="0021651D"/>
    <w:rsid w:val="002352C3"/>
    <w:rsid w:val="002367FA"/>
    <w:rsid w:val="00246C44"/>
    <w:rsid w:val="00246C80"/>
    <w:rsid w:val="002471CC"/>
    <w:rsid w:val="002575F1"/>
    <w:rsid w:val="002611FD"/>
    <w:rsid w:val="002614B4"/>
    <w:rsid w:val="00262B52"/>
    <w:rsid w:val="002667BA"/>
    <w:rsid w:val="00274868"/>
    <w:rsid w:val="002922B6"/>
    <w:rsid w:val="002A3E87"/>
    <w:rsid w:val="002B40D9"/>
    <w:rsid w:val="002C0653"/>
    <w:rsid w:val="002C67B9"/>
    <w:rsid w:val="002C7FEA"/>
    <w:rsid w:val="003000B8"/>
    <w:rsid w:val="00301141"/>
    <w:rsid w:val="003020B4"/>
    <w:rsid w:val="003072A4"/>
    <w:rsid w:val="00310427"/>
    <w:rsid w:val="00310DB7"/>
    <w:rsid w:val="003119B3"/>
    <w:rsid w:val="0033423D"/>
    <w:rsid w:val="0033510E"/>
    <w:rsid w:val="003428C9"/>
    <w:rsid w:val="00347D54"/>
    <w:rsid w:val="0035077C"/>
    <w:rsid w:val="00353297"/>
    <w:rsid w:val="0035515A"/>
    <w:rsid w:val="00363298"/>
    <w:rsid w:val="00363970"/>
    <w:rsid w:val="00374B47"/>
    <w:rsid w:val="00384253"/>
    <w:rsid w:val="003867B6"/>
    <w:rsid w:val="00387E0E"/>
    <w:rsid w:val="00394F61"/>
    <w:rsid w:val="003A535C"/>
    <w:rsid w:val="003B454C"/>
    <w:rsid w:val="003B4B39"/>
    <w:rsid w:val="003B66D4"/>
    <w:rsid w:val="003B69A9"/>
    <w:rsid w:val="003B6C90"/>
    <w:rsid w:val="003C5604"/>
    <w:rsid w:val="003C5DC2"/>
    <w:rsid w:val="003C7572"/>
    <w:rsid w:val="003C7C60"/>
    <w:rsid w:val="003E13B1"/>
    <w:rsid w:val="003E15BB"/>
    <w:rsid w:val="003F2ED7"/>
    <w:rsid w:val="00400D50"/>
    <w:rsid w:val="0041396A"/>
    <w:rsid w:val="00440DA0"/>
    <w:rsid w:val="00446E26"/>
    <w:rsid w:val="00464B37"/>
    <w:rsid w:val="00465DB3"/>
    <w:rsid w:val="004835F6"/>
    <w:rsid w:val="00484F91"/>
    <w:rsid w:val="004867DD"/>
    <w:rsid w:val="00492400"/>
    <w:rsid w:val="00495123"/>
    <w:rsid w:val="004952FF"/>
    <w:rsid w:val="004A0ACA"/>
    <w:rsid w:val="004A5E71"/>
    <w:rsid w:val="004B1667"/>
    <w:rsid w:val="004B5F40"/>
    <w:rsid w:val="004B7826"/>
    <w:rsid w:val="004C1284"/>
    <w:rsid w:val="004C228E"/>
    <w:rsid w:val="004F24F8"/>
    <w:rsid w:val="004F49F0"/>
    <w:rsid w:val="00504CC4"/>
    <w:rsid w:val="00510944"/>
    <w:rsid w:val="00522058"/>
    <w:rsid w:val="00522BE2"/>
    <w:rsid w:val="00524C2F"/>
    <w:rsid w:val="0053529C"/>
    <w:rsid w:val="005374FF"/>
    <w:rsid w:val="00540815"/>
    <w:rsid w:val="00540F45"/>
    <w:rsid w:val="005468AB"/>
    <w:rsid w:val="00546F7E"/>
    <w:rsid w:val="00551855"/>
    <w:rsid w:val="00562B56"/>
    <w:rsid w:val="00563A14"/>
    <w:rsid w:val="00564695"/>
    <w:rsid w:val="005671BF"/>
    <w:rsid w:val="00571275"/>
    <w:rsid w:val="00573FFF"/>
    <w:rsid w:val="00585D12"/>
    <w:rsid w:val="005871BB"/>
    <w:rsid w:val="005948AC"/>
    <w:rsid w:val="005949CC"/>
    <w:rsid w:val="005956C3"/>
    <w:rsid w:val="005A1C7F"/>
    <w:rsid w:val="005B3092"/>
    <w:rsid w:val="005E25EC"/>
    <w:rsid w:val="005E576F"/>
    <w:rsid w:val="005F0698"/>
    <w:rsid w:val="005F21E3"/>
    <w:rsid w:val="00601FDE"/>
    <w:rsid w:val="0060670B"/>
    <w:rsid w:val="00615B31"/>
    <w:rsid w:val="006172E2"/>
    <w:rsid w:val="0062036B"/>
    <w:rsid w:val="006221B3"/>
    <w:rsid w:val="00636EFF"/>
    <w:rsid w:val="00641026"/>
    <w:rsid w:val="00641897"/>
    <w:rsid w:val="00647816"/>
    <w:rsid w:val="0065389E"/>
    <w:rsid w:val="006538F7"/>
    <w:rsid w:val="00662554"/>
    <w:rsid w:val="00682526"/>
    <w:rsid w:val="00683A60"/>
    <w:rsid w:val="00687E97"/>
    <w:rsid w:val="006A2543"/>
    <w:rsid w:val="006C0869"/>
    <w:rsid w:val="006C43EA"/>
    <w:rsid w:val="006C5E2C"/>
    <w:rsid w:val="006C741C"/>
    <w:rsid w:val="006D63E9"/>
    <w:rsid w:val="006D72B1"/>
    <w:rsid w:val="006E4E8A"/>
    <w:rsid w:val="006E6740"/>
    <w:rsid w:val="006E6E07"/>
    <w:rsid w:val="006F2738"/>
    <w:rsid w:val="006F2EAB"/>
    <w:rsid w:val="0070144D"/>
    <w:rsid w:val="00714DCF"/>
    <w:rsid w:val="007222E1"/>
    <w:rsid w:val="0073143A"/>
    <w:rsid w:val="007327B0"/>
    <w:rsid w:val="00763496"/>
    <w:rsid w:val="00763CF8"/>
    <w:rsid w:val="007725DB"/>
    <w:rsid w:val="007746C7"/>
    <w:rsid w:val="00777D4F"/>
    <w:rsid w:val="007B4162"/>
    <w:rsid w:val="007C72F1"/>
    <w:rsid w:val="007D049D"/>
    <w:rsid w:val="007D0A9A"/>
    <w:rsid w:val="007E0C31"/>
    <w:rsid w:val="007E3420"/>
    <w:rsid w:val="007F26F8"/>
    <w:rsid w:val="00812413"/>
    <w:rsid w:val="00817CCF"/>
    <w:rsid w:val="00822F75"/>
    <w:rsid w:val="00824194"/>
    <w:rsid w:val="00824766"/>
    <w:rsid w:val="00835514"/>
    <w:rsid w:val="00840FFF"/>
    <w:rsid w:val="008478BA"/>
    <w:rsid w:val="00854C10"/>
    <w:rsid w:val="00855788"/>
    <w:rsid w:val="00856267"/>
    <w:rsid w:val="008609EE"/>
    <w:rsid w:val="00865251"/>
    <w:rsid w:val="00881968"/>
    <w:rsid w:val="00881D0B"/>
    <w:rsid w:val="00885C3E"/>
    <w:rsid w:val="00886341"/>
    <w:rsid w:val="0088674F"/>
    <w:rsid w:val="008900B9"/>
    <w:rsid w:val="008915F8"/>
    <w:rsid w:val="008930DD"/>
    <w:rsid w:val="008A488B"/>
    <w:rsid w:val="008A7CBB"/>
    <w:rsid w:val="008C66D9"/>
    <w:rsid w:val="008D797F"/>
    <w:rsid w:val="008E3B38"/>
    <w:rsid w:val="008E45CC"/>
    <w:rsid w:val="008F1A40"/>
    <w:rsid w:val="008F3C7D"/>
    <w:rsid w:val="009008FF"/>
    <w:rsid w:val="00901A18"/>
    <w:rsid w:val="00901B52"/>
    <w:rsid w:val="009023B7"/>
    <w:rsid w:val="0091161E"/>
    <w:rsid w:val="009135B2"/>
    <w:rsid w:val="00920950"/>
    <w:rsid w:val="00921395"/>
    <w:rsid w:val="0092698E"/>
    <w:rsid w:val="00933133"/>
    <w:rsid w:val="009351D3"/>
    <w:rsid w:val="00936074"/>
    <w:rsid w:val="00936A99"/>
    <w:rsid w:val="00936AB7"/>
    <w:rsid w:val="00937390"/>
    <w:rsid w:val="00944A0C"/>
    <w:rsid w:val="00944FAD"/>
    <w:rsid w:val="0094651A"/>
    <w:rsid w:val="0094798E"/>
    <w:rsid w:val="009544E4"/>
    <w:rsid w:val="00963823"/>
    <w:rsid w:val="00964983"/>
    <w:rsid w:val="00967483"/>
    <w:rsid w:val="00982B45"/>
    <w:rsid w:val="009868D9"/>
    <w:rsid w:val="009A1875"/>
    <w:rsid w:val="009A1D56"/>
    <w:rsid w:val="009B18F4"/>
    <w:rsid w:val="009B1FA6"/>
    <w:rsid w:val="009C1393"/>
    <w:rsid w:val="009C1573"/>
    <w:rsid w:val="009C44BD"/>
    <w:rsid w:val="009C5415"/>
    <w:rsid w:val="009D7690"/>
    <w:rsid w:val="009D779E"/>
    <w:rsid w:val="009F2C19"/>
    <w:rsid w:val="009F4840"/>
    <w:rsid w:val="009F5BCE"/>
    <w:rsid w:val="009F7D44"/>
    <w:rsid w:val="00A0392C"/>
    <w:rsid w:val="00A06DC6"/>
    <w:rsid w:val="00A12DB5"/>
    <w:rsid w:val="00A1405B"/>
    <w:rsid w:val="00A160C4"/>
    <w:rsid w:val="00A17192"/>
    <w:rsid w:val="00A3374C"/>
    <w:rsid w:val="00A47CDA"/>
    <w:rsid w:val="00A50282"/>
    <w:rsid w:val="00A516F4"/>
    <w:rsid w:val="00A5318E"/>
    <w:rsid w:val="00A5396E"/>
    <w:rsid w:val="00A53F33"/>
    <w:rsid w:val="00A64B65"/>
    <w:rsid w:val="00A66547"/>
    <w:rsid w:val="00A67A2A"/>
    <w:rsid w:val="00A760E8"/>
    <w:rsid w:val="00A76720"/>
    <w:rsid w:val="00A77248"/>
    <w:rsid w:val="00AA0659"/>
    <w:rsid w:val="00AA1755"/>
    <w:rsid w:val="00AA433B"/>
    <w:rsid w:val="00AC4311"/>
    <w:rsid w:val="00AC4FB4"/>
    <w:rsid w:val="00AD024D"/>
    <w:rsid w:val="00AD02FE"/>
    <w:rsid w:val="00AD5B2B"/>
    <w:rsid w:val="00AD69FE"/>
    <w:rsid w:val="00AE731D"/>
    <w:rsid w:val="00AE7626"/>
    <w:rsid w:val="00AE7685"/>
    <w:rsid w:val="00AF39FE"/>
    <w:rsid w:val="00AF408B"/>
    <w:rsid w:val="00B1315B"/>
    <w:rsid w:val="00B143B9"/>
    <w:rsid w:val="00B15874"/>
    <w:rsid w:val="00B20266"/>
    <w:rsid w:val="00B266A3"/>
    <w:rsid w:val="00B33ED7"/>
    <w:rsid w:val="00B36C1D"/>
    <w:rsid w:val="00B51969"/>
    <w:rsid w:val="00B5263F"/>
    <w:rsid w:val="00B55C82"/>
    <w:rsid w:val="00B62B4E"/>
    <w:rsid w:val="00B66819"/>
    <w:rsid w:val="00B70A62"/>
    <w:rsid w:val="00B72BE0"/>
    <w:rsid w:val="00B77A3D"/>
    <w:rsid w:val="00B84DE2"/>
    <w:rsid w:val="00B921ED"/>
    <w:rsid w:val="00BA7700"/>
    <w:rsid w:val="00BB5B43"/>
    <w:rsid w:val="00BB5C96"/>
    <w:rsid w:val="00BD179F"/>
    <w:rsid w:val="00BE03B1"/>
    <w:rsid w:val="00BF4790"/>
    <w:rsid w:val="00C17B5F"/>
    <w:rsid w:val="00C201AB"/>
    <w:rsid w:val="00C3046F"/>
    <w:rsid w:val="00C34CDA"/>
    <w:rsid w:val="00C35645"/>
    <w:rsid w:val="00C469A6"/>
    <w:rsid w:val="00C54E9D"/>
    <w:rsid w:val="00C56844"/>
    <w:rsid w:val="00C6771F"/>
    <w:rsid w:val="00C701EF"/>
    <w:rsid w:val="00C749DB"/>
    <w:rsid w:val="00C8085E"/>
    <w:rsid w:val="00C81076"/>
    <w:rsid w:val="00C931DC"/>
    <w:rsid w:val="00C96AEE"/>
    <w:rsid w:val="00CA1C51"/>
    <w:rsid w:val="00CA26B2"/>
    <w:rsid w:val="00CA6E62"/>
    <w:rsid w:val="00CB1D86"/>
    <w:rsid w:val="00CB2577"/>
    <w:rsid w:val="00CC5D45"/>
    <w:rsid w:val="00CE39DE"/>
    <w:rsid w:val="00CF359D"/>
    <w:rsid w:val="00CF36B6"/>
    <w:rsid w:val="00D0180A"/>
    <w:rsid w:val="00D05556"/>
    <w:rsid w:val="00D07658"/>
    <w:rsid w:val="00D1412A"/>
    <w:rsid w:val="00D143B4"/>
    <w:rsid w:val="00D255DB"/>
    <w:rsid w:val="00D30AC2"/>
    <w:rsid w:val="00D520D4"/>
    <w:rsid w:val="00D62B0A"/>
    <w:rsid w:val="00D65224"/>
    <w:rsid w:val="00D66BE8"/>
    <w:rsid w:val="00D72A06"/>
    <w:rsid w:val="00D73A4B"/>
    <w:rsid w:val="00D80DE3"/>
    <w:rsid w:val="00D86BCC"/>
    <w:rsid w:val="00D900A9"/>
    <w:rsid w:val="00DA0B57"/>
    <w:rsid w:val="00DA23A1"/>
    <w:rsid w:val="00DA3D79"/>
    <w:rsid w:val="00DB2749"/>
    <w:rsid w:val="00DB4AA7"/>
    <w:rsid w:val="00DC2437"/>
    <w:rsid w:val="00DC6214"/>
    <w:rsid w:val="00DD02D1"/>
    <w:rsid w:val="00DD632F"/>
    <w:rsid w:val="00DE2766"/>
    <w:rsid w:val="00DE2E09"/>
    <w:rsid w:val="00DE3EBD"/>
    <w:rsid w:val="00DE417E"/>
    <w:rsid w:val="00DE7C05"/>
    <w:rsid w:val="00DF2319"/>
    <w:rsid w:val="00DF5EB0"/>
    <w:rsid w:val="00DF6B45"/>
    <w:rsid w:val="00E15EC5"/>
    <w:rsid w:val="00E16537"/>
    <w:rsid w:val="00E257CB"/>
    <w:rsid w:val="00E27A12"/>
    <w:rsid w:val="00E30CDF"/>
    <w:rsid w:val="00E31086"/>
    <w:rsid w:val="00E363B4"/>
    <w:rsid w:val="00E41D4C"/>
    <w:rsid w:val="00E54B86"/>
    <w:rsid w:val="00E62B95"/>
    <w:rsid w:val="00E63FE7"/>
    <w:rsid w:val="00E7359F"/>
    <w:rsid w:val="00E73BFF"/>
    <w:rsid w:val="00E843AD"/>
    <w:rsid w:val="00E921D8"/>
    <w:rsid w:val="00E96D34"/>
    <w:rsid w:val="00EA2661"/>
    <w:rsid w:val="00EA7612"/>
    <w:rsid w:val="00EA791E"/>
    <w:rsid w:val="00EB31F0"/>
    <w:rsid w:val="00EC2812"/>
    <w:rsid w:val="00ED32A4"/>
    <w:rsid w:val="00ED6C81"/>
    <w:rsid w:val="00EE462E"/>
    <w:rsid w:val="00EF1001"/>
    <w:rsid w:val="00EF1C74"/>
    <w:rsid w:val="00EF22FD"/>
    <w:rsid w:val="00F00F0D"/>
    <w:rsid w:val="00F03981"/>
    <w:rsid w:val="00F21D66"/>
    <w:rsid w:val="00F25946"/>
    <w:rsid w:val="00F33136"/>
    <w:rsid w:val="00F34FF0"/>
    <w:rsid w:val="00F42D3D"/>
    <w:rsid w:val="00F51EDD"/>
    <w:rsid w:val="00F5331F"/>
    <w:rsid w:val="00F618B5"/>
    <w:rsid w:val="00F748BA"/>
    <w:rsid w:val="00F74EC2"/>
    <w:rsid w:val="00F76235"/>
    <w:rsid w:val="00F83229"/>
    <w:rsid w:val="00F84516"/>
    <w:rsid w:val="00F858B2"/>
    <w:rsid w:val="00F8743B"/>
    <w:rsid w:val="00F921BB"/>
    <w:rsid w:val="00FA4A4A"/>
    <w:rsid w:val="00FB02EF"/>
    <w:rsid w:val="00FB3C72"/>
    <w:rsid w:val="00FB656C"/>
    <w:rsid w:val="00FC4C11"/>
    <w:rsid w:val="00FC69B4"/>
    <w:rsid w:val="00FD5189"/>
    <w:rsid w:val="00FE0921"/>
    <w:rsid w:val="00FE1574"/>
    <w:rsid w:val="00FE3892"/>
    <w:rsid w:val="00FF22D4"/>
    <w:rsid w:val="00FF25D7"/>
    <w:rsid w:val="00FF6D67"/>
    <w:rsid w:val="00FF750F"/>
    <w:rsid w:val="01D19480"/>
    <w:rsid w:val="02D5896D"/>
    <w:rsid w:val="02FFEDCE"/>
    <w:rsid w:val="04D9CA76"/>
    <w:rsid w:val="056EF888"/>
    <w:rsid w:val="05C9EFF4"/>
    <w:rsid w:val="09B6AD2B"/>
    <w:rsid w:val="0ADAF975"/>
    <w:rsid w:val="0B5F9516"/>
    <w:rsid w:val="0CEE4DED"/>
    <w:rsid w:val="0E3371B5"/>
    <w:rsid w:val="0F8CFB7B"/>
    <w:rsid w:val="0FF6B6C9"/>
    <w:rsid w:val="12E44E27"/>
    <w:rsid w:val="12FA9B99"/>
    <w:rsid w:val="16115CA9"/>
    <w:rsid w:val="1865B475"/>
    <w:rsid w:val="1A18B4CA"/>
    <w:rsid w:val="1A4392B4"/>
    <w:rsid w:val="1AC8C525"/>
    <w:rsid w:val="1AEF600C"/>
    <w:rsid w:val="1B9B3589"/>
    <w:rsid w:val="1C8B306D"/>
    <w:rsid w:val="238DC7E9"/>
    <w:rsid w:val="274B235B"/>
    <w:rsid w:val="2C0DAA31"/>
    <w:rsid w:val="2CBC0E1C"/>
    <w:rsid w:val="2D0B495E"/>
    <w:rsid w:val="2F797417"/>
    <w:rsid w:val="324F5FF0"/>
    <w:rsid w:val="349D57B7"/>
    <w:rsid w:val="353F0C31"/>
    <w:rsid w:val="36588E5F"/>
    <w:rsid w:val="3722D113"/>
    <w:rsid w:val="3B0A39F8"/>
    <w:rsid w:val="3D4A1E16"/>
    <w:rsid w:val="3DF2D2FB"/>
    <w:rsid w:val="40A55466"/>
    <w:rsid w:val="42DAA1B7"/>
    <w:rsid w:val="43603B4E"/>
    <w:rsid w:val="43F3A278"/>
    <w:rsid w:val="4439CE4D"/>
    <w:rsid w:val="48C5479A"/>
    <w:rsid w:val="4AD80810"/>
    <w:rsid w:val="4C7D074F"/>
    <w:rsid w:val="4CACE350"/>
    <w:rsid w:val="4CD856E6"/>
    <w:rsid w:val="5222782C"/>
    <w:rsid w:val="52530183"/>
    <w:rsid w:val="53352059"/>
    <w:rsid w:val="56D7AD2A"/>
    <w:rsid w:val="5891B9B0"/>
    <w:rsid w:val="589ED13A"/>
    <w:rsid w:val="5A2D8A11"/>
    <w:rsid w:val="5AC694AA"/>
    <w:rsid w:val="5B9B6CF9"/>
    <w:rsid w:val="5C3BEE95"/>
    <w:rsid w:val="5CD5DEED"/>
    <w:rsid w:val="5E223D51"/>
    <w:rsid w:val="5F2F8430"/>
    <w:rsid w:val="5F738F57"/>
    <w:rsid w:val="619AD03A"/>
    <w:rsid w:val="61DA7C67"/>
    <w:rsid w:val="62D8B499"/>
    <w:rsid w:val="64F4532A"/>
    <w:rsid w:val="69EBEBA2"/>
    <w:rsid w:val="6A7C24B8"/>
    <w:rsid w:val="6CBA18D2"/>
    <w:rsid w:val="6CD1F3FE"/>
    <w:rsid w:val="6D4A62BB"/>
    <w:rsid w:val="6F63C88F"/>
    <w:rsid w:val="6FF1B994"/>
    <w:rsid w:val="75DF2D91"/>
    <w:rsid w:val="7600E22B"/>
    <w:rsid w:val="769C9B7B"/>
    <w:rsid w:val="76A2B04E"/>
    <w:rsid w:val="7958E5EB"/>
    <w:rsid w:val="7B6CEA3F"/>
    <w:rsid w:val="7B8F19A4"/>
    <w:rsid w:val="7ED8F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96889"/>
  <w15:docId w15:val="{C1BEC94C-70A9-4D8B-BB9D-1D762824D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nl-NL" w:eastAsia="en-US" w:bidi="ar-SA"/>
      </w:rPr>
    </w:rPrDefault>
    <w:pPrDefault>
      <w:pPr>
        <w:spacing w:line="24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48BA"/>
  </w:style>
  <w:style w:type="paragraph" w:styleId="Kop1">
    <w:name w:val="heading 1"/>
    <w:basedOn w:val="Standaard"/>
    <w:next w:val="Standaard"/>
    <w:link w:val="Kop1Char"/>
    <w:uiPriority w:val="9"/>
    <w:qFormat/>
    <w:rsid w:val="00192CB0"/>
    <w:pPr>
      <w:keepNext/>
      <w:keepLines/>
      <w:pageBreakBefore/>
      <w:numPr>
        <w:numId w:val="14"/>
      </w:numPr>
      <w:spacing w:before="240"/>
      <w:ind w:left="0" w:hanging="567"/>
      <w:outlineLvl w:val="0"/>
    </w:pPr>
    <w:rPr>
      <w:rFonts w:eastAsiaTheme="majorEastAsia" w:cstheme="majorBidi"/>
      <w:b/>
      <w:color w:val="365F91" w:themeColor="accent1" w:themeShade="BF"/>
      <w:sz w:val="2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363970"/>
    <w:pPr>
      <w:numPr>
        <w:ilvl w:val="1"/>
        <w:numId w:val="14"/>
      </w:numPr>
      <w:spacing w:before="120"/>
      <w:ind w:left="0" w:hanging="567"/>
      <w:outlineLvl w:val="1"/>
    </w:pPr>
    <w:rPr>
      <w:b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192CB0"/>
    <w:pPr>
      <w:keepNext/>
      <w:keepLines/>
      <w:numPr>
        <w:ilvl w:val="2"/>
        <w:numId w:val="14"/>
      </w:numPr>
      <w:spacing w:before="40"/>
      <w:outlineLvl w:val="2"/>
    </w:pPr>
    <w:rPr>
      <w:rFonts w:eastAsiaTheme="majorEastAsia" w:cstheme="majorBidi"/>
      <w:color w:val="243F60" w:themeColor="accent1" w:themeShade="7F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AC4FB4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AC4FB4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AC4FB4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AC4FB4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AC4FB4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AC4FB4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F5BCE"/>
  </w:style>
  <w:style w:type="paragraph" w:styleId="Voettekst">
    <w:name w:val="footer"/>
    <w:basedOn w:val="Standaard"/>
    <w:link w:val="VoettekstChar"/>
    <w:uiPriority w:val="99"/>
    <w:unhideWhenUsed/>
    <w:rsid w:val="009F5BCE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F5BCE"/>
  </w:style>
  <w:style w:type="paragraph" w:styleId="Ballontekst">
    <w:name w:val="Balloon Text"/>
    <w:basedOn w:val="Standaard"/>
    <w:link w:val="BallontekstChar"/>
    <w:uiPriority w:val="99"/>
    <w:semiHidden/>
    <w:unhideWhenUsed/>
    <w:rsid w:val="009F5BC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F5BC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9F5BCE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vantijdelijkeaanduiding">
    <w:name w:val="Placeholder Text"/>
    <w:basedOn w:val="Standaardalinea-lettertype"/>
    <w:uiPriority w:val="99"/>
    <w:semiHidden/>
    <w:rsid w:val="009F5BCE"/>
    <w:rPr>
      <w:color w:val="808080"/>
    </w:rPr>
  </w:style>
  <w:style w:type="paragraph" w:styleId="Titel">
    <w:name w:val="Title"/>
    <w:basedOn w:val="Standaard"/>
    <w:next w:val="Standaard"/>
    <w:link w:val="TitelChar"/>
    <w:autoRedefine/>
    <w:uiPriority w:val="10"/>
    <w:qFormat/>
    <w:rsid w:val="0049512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95123"/>
    <w:rPr>
      <w:rFonts w:eastAsiaTheme="majorEastAsia" w:cstheme="majorBidi"/>
      <w:b/>
      <w:caps/>
      <w:spacing w:val="5"/>
      <w:kern w:val="28"/>
      <w:sz w:val="28"/>
      <w:szCs w:val="52"/>
    </w:rPr>
  </w:style>
  <w:style w:type="character" w:styleId="Zwaar">
    <w:name w:val="Strong"/>
    <w:basedOn w:val="Standaardalinea-lettertype"/>
    <w:uiPriority w:val="22"/>
    <w:qFormat/>
    <w:rsid w:val="00A1405B"/>
    <w:rPr>
      <w:rFonts w:ascii="Arial" w:hAnsi="Arial"/>
      <w:b/>
      <w:bCs/>
      <w:caps/>
      <w:smallCaps w:val="0"/>
      <w:strike w:val="0"/>
      <w:dstrike w:val="0"/>
      <w:vanish w:val="0"/>
      <w:sz w:val="18"/>
      <w:vertAlign w:val="baseline"/>
    </w:rPr>
  </w:style>
  <w:style w:type="character" w:styleId="Intensievebenadrukking">
    <w:name w:val="Intense Emphasis"/>
    <w:basedOn w:val="Standaardalinea-lettertype"/>
    <w:uiPriority w:val="21"/>
    <w:qFormat/>
    <w:rsid w:val="00A1405B"/>
    <w:rPr>
      <w:rFonts w:ascii="Arial" w:hAnsi="Arial"/>
      <w:b/>
      <w:bCs/>
      <w:iCs/>
      <w:caps/>
      <w:smallCaps w:val="0"/>
      <w:strike w:val="0"/>
      <w:dstrike w:val="0"/>
      <w:vanish w:val="0"/>
      <w:color w:val="auto"/>
      <w:sz w:val="28"/>
      <w:vertAlign w:val="baseline"/>
    </w:rPr>
  </w:style>
  <w:style w:type="paragraph" w:styleId="Geenafstand">
    <w:name w:val="No Spacing"/>
    <w:uiPriority w:val="1"/>
    <w:qFormat/>
    <w:rsid w:val="00A53F33"/>
    <w:pPr>
      <w:spacing w:line="240" w:lineRule="auto"/>
    </w:pPr>
  </w:style>
  <w:style w:type="character" w:styleId="Hyperlink">
    <w:name w:val="Hyperlink"/>
    <w:basedOn w:val="Standaardalinea-lettertype"/>
    <w:uiPriority w:val="99"/>
    <w:unhideWhenUsed/>
    <w:rsid w:val="00A53F33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semiHidden/>
    <w:unhideWhenUsed/>
    <w:rsid w:val="00A53F33"/>
    <w:pPr>
      <w:spacing w:line="240" w:lineRule="auto"/>
    </w:pPr>
    <w:rPr>
      <w:rFonts w:cstheme="minorBidi"/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semiHidden/>
    <w:rsid w:val="00A53F33"/>
    <w:rPr>
      <w:rFonts w:cstheme="minorBidi"/>
      <w:sz w:val="20"/>
      <w:szCs w:val="20"/>
    </w:rPr>
  </w:style>
  <w:style w:type="character" w:styleId="Voetnootmarkering">
    <w:name w:val="footnote reference"/>
    <w:rsid w:val="00A53F33"/>
    <w:rPr>
      <w:vertAlign w:val="superscript"/>
    </w:rPr>
  </w:style>
  <w:style w:type="table" w:styleId="Lijsttabel3">
    <w:name w:val="List Table 3"/>
    <w:basedOn w:val="Standaardtabel"/>
    <w:uiPriority w:val="48"/>
    <w:rsid w:val="0065389E"/>
    <w:pPr>
      <w:spacing w:line="240" w:lineRule="auto"/>
    </w:pPr>
    <w:rPr>
      <w:rFonts w:cstheme="minorBidi"/>
      <w:szCs w:val="22"/>
      <w:lang w:val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Kop1Char">
    <w:name w:val="Kop 1 Char"/>
    <w:basedOn w:val="Standaardalinea-lettertype"/>
    <w:link w:val="Kop1"/>
    <w:uiPriority w:val="9"/>
    <w:rsid w:val="00192CB0"/>
    <w:rPr>
      <w:rFonts w:eastAsiaTheme="majorEastAsia" w:cstheme="majorBidi"/>
      <w:b/>
      <w:color w:val="365F91" w:themeColor="accent1" w:themeShade="BF"/>
      <w:sz w:val="2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63970"/>
    <w:rPr>
      <w:b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192CB0"/>
    <w:rPr>
      <w:rFonts w:eastAsiaTheme="majorEastAsia" w:cstheme="majorBidi"/>
      <w:color w:val="243F60" w:themeColor="accent1" w:themeShade="7F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AC4FB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AC4FB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AC4F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AC4F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AC4FB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AC4FB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Opsommingcijfer">
    <w:name w:val="Opsomming cijfer"/>
    <w:basedOn w:val="Standaard"/>
    <w:qFormat/>
    <w:rsid w:val="00156474"/>
    <w:pPr>
      <w:numPr>
        <w:numId w:val="8"/>
      </w:numPr>
      <w:tabs>
        <w:tab w:val="left" w:pos="340"/>
      </w:tabs>
      <w:spacing w:line="240" w:lineRule="atLeast"/>
    </w:pPr>
    <w:rPr>
      <w:rFonts w:eastAsia="Times New Roman" w:cs="Times New Roman"/>
      <w:szCs w:val="21"/>
      <w:lang w:eastAsia="nl-NL"/>
    </w:rPr>
  </w:style>
  <w:style w:type="table" w:styleId="Tabelrasterlicht">
    <w:name w:val="Grid Table Light"/>
    <w:basedOn w:val="Standaardtabel"/>
    <w:uiPriority w:val="40"/>
    <w:rsid w:val="0065389E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OpsommingBullet">
    <w:name w:val="Opsomming Bullet"/>
    <w:basedOn w:val="Lijstalinea"/>
    <w:qFormat/>
    <w:rsid w:val="00BA7700"/>
    <w:pPr>
      <w:numPr>
        <w:numId w:val="4"/>
      </w:numPr>
      <w:tabs>
        <w:tab w:val="num" w:pos="227"/>
      </w:tabs>
      <w:spacing w:line="240" w:lineRule="atLeast"/>
      <w:ind w:left="227"/>
    </w:pPr>
    <w:rPr>
      <w:rFonts w:eastAsia="Calibri" w:cs="Times New Roman"/>
      <w:szCs w:val="21"/>
    </w:rPr>
  </w:style>
  <w:style w:type="paragraph" w:customStyle="1" w:styleId="Opsommingstreepje">
    <w:name w:val="Opsomming streepje"/>
    <w:basedOn w:val="Lijstalinea"/>
    <w:qFormat/>
    <w:rsid w:val="00BA7700"/>
    <w:pPr>
      <w:numPr>
        <w:ilvl w:val="1"/>
        <w:numId w:val="4"/>
      </w:numPr>
      <w:tabs>
        <w:tab w:val="num" w:pos="454"/>
      </w:tabs>
      <w:spacing w:line="240" w:lineRule="atLeast"/>
      <w:ind w:left="454"/>
    </w:pPr>
    <w:rPr>
      <w:rFonts w:eastAsia="Calibri" w:cs="Times New Roman"/>
      <w:szCs w:val="21"/>
    </w:rPr>
  </w:style>
  <w:style w:type="paragraph" w:styleId="Lijstalinea">
    <w:name w:val="List Paragraph"/>
    <w:basedOn w:val="Standaard"/>
    <w:link w:val="LijstalineaChar"/>
    <w:uiPriority w:val="34"/>
    <w:qFormat/>
    <w:rsid w:val="00BA7700"/>
    <w:pPr>
      <w:ind w:left="720"/>
      <w:contextualSpacing/>
    </w:pPr>
  </w:style>
  <w:style w:type="paragraph" w:customStyle="1" w:styleId="Tussenkopje">
    <w:name w:val="Tussenkopje"/>
    <w:basedOn w:val="Standaard"/>
    <w:next w:val="Standaard"/>
    <w:qFormat/>
    <w:rsid w:val="000C479C"/>
    <w:pPr>
      <w:autoSpaceDE w:val="0"/>
      <w:autoSpaceDN w:val="0"/>
      <w:spacing w:before="120" w:after="120" w:line="240" w:lineRule="atLeast"/>
    </w:pPr>
    <w:rPr>
      <w:b/>
      <w:bCs/>
      <w:szCs w:val="20"/>
    </w:rPr>
  </w:style>
  <w:style w:type="paragraph" w:customStyle="1" w:styleId="Tussenkopje2">
    <w:name w:val="Tussenkopje 2"/>
    <w:basedOn w:val="Standaard"/>
    <w:qFormat/>
    <w:rsid w:val="00E257CB"/>
    <w:pPr>
      <w:autoSpaceDE w:val="0"/>
      <w:autoSpaceDN w:val="0"/>
      <w:spacing w:before="120" w:after="120" w:line="240" w:lineRule="atLeast"/>
    </w:pPr>
    <w:rPr>
      <w:szCs w:val="20"/>
      <w:u w:val="single"/>
    </w:rPr>
  </w:style>
  <w:style w:type="paragraph" w:styleId="Revisie">
    <w:name w:val="Revision"/>
    <w:hidden/>
    <w:uiPriority w:val="99"/>
    <w:semiHidden/>
    <w:rsid w:val="003A535C"/>
    <w:pPr>
      <w:spacing w:line="240" w:lineRule="auto"/>
    </w:pPr>
  </w:style>
  <w:style w:type="paragraph" w:styleId="Tekstopmerking">
    <w:name w:val="annotation text"/>
    <w:basedOn w:val="Standaard"/>
    <w:link w:val="TekstopmerkingChar"/>
    <w:uiPriority w:val="99"/>
    <w:unhideWhenUsed/>
    <w:rsid w:val="003A535C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A535C"/>
    <w:rPr>
      <w:sz w:val="20"/>
      <w:szCs w:val="20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A535C"/>
    <w:rPr>
      <w:sz w:val="16"/>
      <w:szCs w:val="1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A535C"/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A535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A535C"/>
    <w:rPr>
      <w:b/>
      <w:bCs/>
      <w:sz w:val="20"/>
      <w:szCs w:val="20"/>
    </w:rPr>
  </w:style>
  <w:style w:type="paragraph" w:customStyle="1" w:styleId="Opsommingletter">
    <w:name w:val="Opsomming letter"/>
    <w:basedOn w:val="Standaard"/>
    <w:qFormat/>
    <w:rsid w:val="00ED32A4"/>
    <w:pPr>
      <w:numPr>
        <w:numId w:val="17"/>
      </w:numPr>
      <w:spacing w:line="240" w:lineRule="atLeast"/>
      <w:ind w:left="454"/>
    </w:pPr>
    <w:rPr>
      <w:rFonts w:eastAsia="Times New Roman" w:cs="Times New Roman"/>
      <w:szCs w:val="21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0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2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6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provincieutrecht.sharepoint.com/sites/OrganisationalAssets/OfficeTemplates/Algemeen/Standaard%20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_PU" ma:contentTypeID="0x0101003E9A2B830A3CB44DBCE3112387D3A13600027D544D4B8B7248AEBB31D1D05FB4E3" ma:contentTypeVersion="24" ma:contentTypeDescription=" " ma:contentTypeScope="" ma:versionID="86135d9454da7faa8f9e6925ae11da5b">
  <xsd:schema xmlns:xsd="http://www.w3.org/2001/XMLSchema" xmlns:xs="http://www.w3.org/2001/XMLSchema" xmlns:p="http://schemas.microsoft.com/office/2006/metadata/properties" xmlns:ns2="c72589eb-ed06-404a-9387-e409454631ba" xmlns:ns3="c89aff05-390d-4790-9775-4212000faa46" xmlns:ns4="3a2d4642-b1a9-4f9a-947d-aaac82c6ed7c" targetNamespace="http://schemas.microsoft.com/office/2006/metadata/properties" ma:root="true" ma:fieldsID="91b73c8e61197d812ce433eed2dce398" ns2:_="" ns3:_="" ns4:_="">
    <xsd:import namespace="c72589eb-ed06-404a-9387-e409454631ba"/>
    <xsd:import namespace="c89aff05-390d-4790-9775-4212000faa46"/>
    <xsd:import namespace="3a2d4642-b1a9-4f9a-947d-aaac82c6ed7c"/>
    <xsd:element name="properties">
      <xsd:complexType>
        <xsd:sequence>
          <xsd:element name="documentManagement">
            <xsd:complexType>
              <xsd:all>
                <xsd:element ref="ns2:PUWerkingsgebiedDocument" minOccurs="0"/>
                <xsd:element ref="ns2:PUCopyrightRechten" minOccurs="0"/>
                <xsd:element ref="ns2:PUOmschrijvingVoorwaardenCopyright" minOccurs="0"/>
                <xsd:element ref="ns2:PUBegindatumCopyright" minOccurs="0"/>
                <xsd:element ref="ns2:PUEinddatumCopyright" minOccurs="0"/>
                <xsd:element ref="ns2:PUBegindatumdossier" minOccurs="0"/>
                <xsd:element ref="ns2:PUEinddatumdossier" minOccurs="0"/>
                <xsd:element ref="ns2:PUSelectiecategorie" minOccurs="0"/>
                <xsd:element ref="ns2:PUDossiernaam" minOccurs="0"/>
                <xsd:element ref="ns2:_dlc_DocId" minOccurs="0"/>
                <xsd:element ref="ns2:bee6bab28bc347dea223a27ae484b55c" minOccurs="0"/>
                <xsd:element ref="ns2:_dlc_DocIdUrl" minOccurs="0"/>
                <xsd:element ref="ns2:e28028357a134c8cba3ce1e424d81274" minOccurs="0"/>
                <xsd:element ref="ns2:_dlc_DocIdPersistId" minOccurs="0"/>
                <xsd:element ref="ns2:d6579817e59147ae85edfd3136814cae" minOccurs="0"/>
                <xsd:element ref="ns2:c69891f5b6724842a1992b729e890d0f" minOccurs="0"/>
                <xsd:element ref="ns2:dc87032591014caf9b8c241199203258" minOccurs="0"/>
                <xsd:element ref="ns2:TaxCatchAll" minOccurs="0"/>
                <xsd:element ref="ns2:nbfcb91ce6ed4c72a590e661d33753dd" minOccurs="0"/>
                <xsd:element ref="ns2:TaxCatchAllLabel" minOccurs="0"/>
                <xsd:element ref="ns2:ecddcceb7a3944bcb5df119ed71fb281" minOccurs="0"/>
                <xsd:element ref="ns2:n35da69e1c1047dea46f4e43c827e5fd" minOccurs="0"/>
                <xsd:element ref="ns2:d48145a825f34c759bf35e0f0f98a24d" minOccurs="0"/>
                <xsd:element ref="ns2:kb23fa795b9743b8adae1149359e24fa" minOccurs="0"/>
                <xsd:element ref="ns3:MediaServiceMetadata" minOccurs="0"/>
                <xsd:element ref="ns3:MediaServiceFastMetadata" minOccurs="0"/>
                <xsd:element ref="ns4:PUDocument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2589eb-ed06-404a-9387-e409454631ba" elementFormDefault="qualified">
    <xsd:import namespace="http://schemas.microsoft.com/office/2006/documentManagement/types"/>
    <xsd:import namespace="http://schemas.microsoft.com/office/infopath/2007/PartnerControls"/>
    <xsd:element name="PUWerkingsgebiedDocument" ma:index="3" nillable="true" ma:displayName="Werkingsgebied document" ma:internalName="PUWerkingsgebiedDocument">
      <xsd:simpleType>
        <xsd:restriction base="dms:Text">
          <xsd:maxLength value="255"/>
        </xsd:restriction>
      </xsd:simpleType>
    </xsd:element>
    <xsd:element name="PUCopyrightRechten" ma:index="4" nillable="true" ma:displayName="Copyright rechten" ma:default="0" ma:description="Selecteer &quot;Ja&quot; indien het document onderhevig is aan copyright rechten" ma:internalName="PUCopyrightRechten">
      <xsd:simpleType>
        <xsd:restriction base="dms:Boolean"/>
      </xsd:simpleType>
    </xsd:element>
    <xsd:element name="PUOmschrijvingVoorwaardenCopyright" ma:index="5" nillable="true" ma:displayName="Omschrijving voorwaarden copyright" ma:internalName="PUOmschrijvingVoorwaardenCopyright">
      <xsd:simpleType>
        <xsd:restriction base="dms:Note">
          <xsd:maxLength value="255"/>
        </xsd:restriction>
      </xsd:simpleType>
    </xsd:element>
    <xsd:element name="PUBegindatumCopyright" ma:index="6" nillable="true" ma:displayName="Begindatum copyright" ma:format="DateOnly" ma:internalName="PUBegindatumCopyright">
      <xsd:simpleType>
        <xsd:restriction base="dms:DateTime"/>
      </xsd:simpleType>
    </xsd:element>
    <xsd:element name="PUEinddatumCopyright" ma:index="7" nillable="true" ma:displayName="Einddatum copyright" ma:format="DateOnly" ma:internalName="PUEinddatumCopyright">
      <xsd:simpleType>
        <xsd:restriction base="dms:DateTime"/>
      </xsd:simpleType>
    </xsd:element>
    <xsd:element name="PUBegindatumdossier" ma:index="14" nillable="true" ma:displayName="Begindatumdossier" ma:default="2021-10-14" ma:format="DateOnly" ma:hidden="true" ma:internalName="PUBegindatumdossier" ma:readOnly="false">
      <xsd:simpleType>
        <xsd:restriction base="dms:DateTime"/>
      </xsd:simpleType>
    </xsd:element>
    <xsd:element name="PUEinddatumdossier" ma:index="15" nillable="true" ma:displayName="Einddatumdossier" ma:format="DateOnly" ma:hidden="true" ma:internalName="PUEinddatumdossier" ma:readOnly="false">
      <xsd:simpleType>
        <xsd:restriction base="dms:DateTime"/>
      </xsd:simpleType>
    </xsd:element>
    <xsd:element name="PUSelectiecategorie" ma:index="18" nillable="true" ma:displayName="Selectiecategorie" ma:default="412" ma:hidden="true" ma:internalName="PUSelectiecategorie" ma:readOnly="false">
      <xsd:simpleType>
        <xsd:restriction base="dms:Text">
          <xsd:maxLength value="255"/>
        </xsd:restriction>
      </xsd:simpleType>
    </xsd:element>
    <xsd:element name="PUDossiernaam" ma:index="19" nillable="true" ma:displayName="Dossiernaam" ma:default="Nieuwe ov-concessies marktconsulatie en het aanbestedingstraject." ma:hidden="true" ma:internalName="PUDossiernaam" ma:readOnly="false">
      <xsd:simpleType>
        <xsd:restriction base="dms:Text">
          <xsd:maxLength value="255"/>
        </xsd:restriction>
      </xsd:simpleType>
    </xsd:element>
    <xsd:element name="_dlc_DocId" ma:index="21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bee6bab28bc347dea223a27ae484b55c" ma:index="22" nillable="true" ma:taxonomy="true" ma:internalName="bee6bab28bc347dea223a27ae484b55c" ma:taxonomyFieldName="PUEindverantwoordelijkeProceseigenaar" ma:displayName="Eindverantwoordelijke proceseigenaar" ma:readOnly="false" ma:default="-1;#MOB - Concernmanager Mobiliteit|b7f90ac5-8c87-47a8-8218-35c54f9ce893" ma:fieldId="{bee6bab2-8bc3-47de-a223-a27ae484b55c}" ma:sspId="d6e20898-9fd2-4753-9924-3f7380c5943a" ma:termSetId="c4f41cfa-9fd9-430d-8623-d08408cb399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3" nillable="true" ma:displayName="Registratienummer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28028357a134c8cba3ce1e424d81274" ma:index="24" nillable="true" ma:taxonomy="true" ma:internalName="e28028357a134c8cba3ce1e424d81274" ma:taxonomyFieldName="PUThema" ma:displayName="Thema" ma:readOnly="false" ma:default="2;#Mobiliteit|e56c7fbe-da72-4b32-9b1d-f1df0db5f923" ma:fieldId="{e2802835-7a13-4c8c-ba3c-e1e424d81274}" ma:sspId="d6e20898-9fd2-4753-9924-3f7380c5943a" ma:termSetId="06d93e4f-b741-4aa1-a950-4db177d07a4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d6579817e59147ae85edfd3136814cae" ma:index="26" nillable="true" ma:taxonomy="true" ma:internalName="d6579817e59147ae85edfd3136814cae" ma:taxonomyFieldName="PUWerkproces" ma:displayName="Werkproces" ma:readOnly="false" ma:default="3;#691. Aanbesteden van concessies voor openbaar vervoer|93061bce-4945-419e-b29c-134013b68bd4" ma:fieldId="{d6579817-e591-47ae-85ed-fd3136814cae}" ma:sspId="d6e20898-9fd2-4753-9924-3f7380c5943a" ma:termSetId="1795a696-d4ea-42e5-9f0b-f098e75f91f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69891f5b6724842a1992b729e890d0f" ma:index="27" nillable="true" ma:taxonomy="true" ma:internalName="c69891f5b6724842a1992b729e890d0f" ma:taxonomyFieldName="PUDocumentTrefwoorden" ma:displayName="Document trefwoorden" ma:fieldId="{c69891f5-b672-4842-a199-2b729e890d0f}" ma:taxonomyMulti="true" ma:sspId="d6e20898-9fd2-4753-9924-3f7380c5943a" ma:termSetId="fde1fdab-fe2c-4fb0-a595-9ecaff9e8ff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dc87032591014caf9b8c241199203258" ma:index="28" nillable="true" ma:taxonomy="true" ma:internalName="dc87032591014caf9b8c241199203258" ma:taxonomyFieldName="PUDoelenboom" ma:displayName="Doelenboom" ma:readOnly="false" ma:default="7;#BEREIKBAARHEID OPENBAAR VERVOER|7f7ad9fb-9766-456b-b402-bce4e38b497c" ma:fieldId="{dc870325-9101-4caf-9b8c-241199203258}" ma:sspId="d6e20898-9fd2-4753-9924-3f7380c5943a" ma:termSetId="9589c86e-2f15-406a-bb88-85ad886474d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9" nillable="true" ma:displayName="Taxonomy Catch All Column" ma:hidden="true" ma:list="{e5d3c5c4-c313-48d0-8be3-16782319b76f}" ma:internalName="TaxCatchAll" ma:showField="CatchAllData" ma:web="c72589eb-ed06-404a-9387-e40945463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bfcb91ce6ed4c72a590e661d33753dd" ma:index="30" nillable="true" ma:taxonomy="true" ma:internalName="nbfcb91ce6ed4c72a590e661d33753dd" ma:taxonomyFieldName="PUWBSTax" ma:displayName="WBS" ma:readOnly="false" ma:default="8;#P.2120.002.002 - Voorbereiden nieuwe concessie regionaal|b65ed68b-005d-4c51-95da-10c924094dc6" ma:fieldId="{7bfcb91c-e6ed-4c72-a590-e661d33753dd}" ma:sspId="d6e20898-9fd2-4753-9924-3f7380c5943a" ma:termSetId="de8aea1a-1900-4651-8d26-56f9dde5d30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31" nillable="true" ma:displayName="Taxonomy Catch All Column1" ma:hidden="true" ma:list="{e5d3c5c4-c313-48d0-8be3-16782319b76f}" ma:internalName="TaxCatchAllLabel" ma:readOnly="true" ma:showField="CatchAllDataLabel" ma:web="c72589eb-ed06-404a-9387-e40945463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cddcceb7a3944bcb5df119ed71fb281" ma:index="34" nillable="true" ma:taxonomy="true" ma:internalName="ecddcceb7a3944bcb5df119ed71fb281" ma:taxonomyFieldName="PUWaardering" ma:displayName="Waardering" ma:readOnly="false" ma:default="5;#Vernietigen|90b47d01-38c6-4bfb-b527-d49e498a64bf" ma:fieldId="{ecddcceb-7a39-44bc-b5df-119ed71fb281}" ma:sspId="d6e20898-9fd2-4753-9924-3f7380c5943a" ma:termSetId="2b960e09-d81e-4156-bdf3-fa04acc669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35da69e1c1047dea46f4e43c827e5fd" ma:index="36" nillable="true" ma:taxonomy="true" ma:internalName="n35da69e1c1047dea46f4e43c827e5fd" ma:taxonomyFieldName="PUBewaartermijn" ma:displayName="Bewaartermijn" ma:readOnly="false" ma:default="6;#7 jaar dan wel 7 jaar na afloop van de overeenkomst|9718142c-c2a9-469b-bef3-f673a1d7e1d1" ma:fieldId="{735da69e-1c10-47de-a46f-4e43c827e5fd}" ma:sspId="d6e20898-9fd2-4753-9924-3f7380c5943a" ma:termSetId="bf6207c9-df11-4d84-a399-b07313a6ce9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48145a825f34c759bf35e0f0f98a24d" ma:index="40" nillable="true" ma:taxonomy="true" ma:internalName="d48145a825f34c759bf35e0f0f98a24d" ma:taxonomyFieldName="PUWerkingsgebiedDossier" ma:displayName="Werkingsgebied dossier" ma:readOnly="false" ma:default="1;#Intern Provincie|189e3338-705c-4baf-9377-0e95b47bfb72" ma:fieldId="{d48145a8-25f3-4c75-9bf3-5e0f0f98a24d}" ma:sspId="d6e20898-9fd2-4753-9924-3f7380c5943a" ma:termSetId="fdfb8693-5b3e-48f7-b4e1-2743a88dfea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b23fa795b9743b8adae1149359e24fa" ma:index="41" nillable="true" ma:taxonomy="true" ma:internalName="kb23fa795b9743b8adae1149359e24fa" ma:taxonomyFieldName="PUProceseigenaar" ma:displayName="Proceseigenaar" ma:readOnly="false" ma:default="4;#Opgavemanager Ontvangst Uithoflijn|3d4ebae7-3f30-4bdd-a25d-63c198fad6a9" ma:fieldId="{4b23fa79-5b97-43b8-adae-1149359e24fa}" ma:sspId="d6e20898-9fd2-4753-9924-3f7380c5943a" ma:termSetId="b742015b-cac9-4880-bb80-8932fb1f14ed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9aff05-390d-4790-9775-4212000faa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4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4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2d4642-b1a9-4f9a-947d-aaac82c6ed7c" elementFormDefault="qualified">
    <xsd:import namespace="http://schemas.microsoft.com/office/2006/documentManagement/types"/>
    <xsd:import namespace="http://schemas.microsoft.com/office/infopath/2007/PartnerControls"/>
    <xsd:element name="PUDocumenttype" ma:index="44" nillable="true" ma:displayName="Documenttype" ma:hidden="true" ma:internalName="PUDocumenttype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2" ma:displayName="Inhoudstype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WerkingsgebiedDocument xmlns="c72589eb-ed06-404a-9387-e409454631ba" xsi:nil="true"/>
    <PUEinddatumdossier xmlns="c72589eb-ed06-404a-9387-e409454631ba" xsi:nil="true"/>
    <ecddcceb7a3944bcb5df119ed71fb281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Vernietigen</TermName>
          <TermId xmlns="http://schemas.microsoft.com/office/infopath/2007/PartnerControls">90b47d01-38c6-4bfb-b527-d49e498a64bf</TermId>
        </TermInfo>
      </Terms>
    </ecddcceb7a3944bcb5df119ed71fb281>
    <d48145a825f34c759bf35e0f0f98a24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 Provincie</TermName>
          <TermId xmlns="http://schemas.microsoft.com/office/infopath/2007/PartnerControls">189e3338-705c-4baf-9377-0e95b47bfb72</TermId>
        </TermInfo>
      </Terms>
    </d48145a825f34c759bf35e0f0f98a24d>
    <PUSelectiecategorie xmlns="c72589eb-ed06-404a-9387-e409454631ba">412</PUSelectiecategorie>
    <PUOmschrijvingVoorwaardenCopyright xmlns="c72589eb-ed06-404a-9387-e409454631ba" xsi:nil="true"/>
    <bee6bab28bc347dea223a27ae484b55c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 - Concernmanager Mobiliteit</TermName>
          <TermId xmlns="http://schemas.microsoft.com/office/infopath/2007/PartnerControls">b7f90ac5-8c87-47a8-8218-35c54f9ce893</TermId>
        </TermInfo>
      </Terms>
    </bee6bab28bc347dea223a27ae484b55c>
    <TaxCatchAll xmlns="c72589eb-ed06-404a-9387-e409454631ba">
      <Value>9</Value>
      <Value>8</Value>
      <Value>7</Value>
      <Value>6</Value>
      <Value>5</Value>
      <Value>4</Value>
      <Value>3</Value>
      <Value>2</Value>
      <Value>1</Value>
    </TaxCatchAll>
    <c69891f5b6724842a1992b729e890d0f xmlns="c72589eb-ed06-404a-9387-e409454631ba">
      <Terms xmlns="http://schemas.microsoft.com/office/infopath/2007/PartnerControls"/>
    </c69891f5b6724842a1992b729e890d0f>
    <PUBegindatumCopyright xmlns="c72589eb-ed06-404a-9387-e409454631ba" xsi:nil="true"/>
    <dc87032591014caf9b8c241199203258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BEREIKBAARHEID OPENBAAR VERVOER</TermName>
          <TermId xmlns="http://schemas.microsoft.com/office/infopath/2007/PartnerControls">7f7ad9fb-9766-456b-b402-bce4e38b497c</TermId>
        </TermInfo>
      </Terms>
    </dc87032591014caf9b8c241199203258>
    <n35da69e1c1047dea46f4e43c827e5f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7 jaar dan wel 7 jaar na afloop van de overeenkomst</TermName>
          <TermId xmlns="http://schemas.microsoft.com/office/infopath/2007/PartnerControls">9718142c-c2a9-469b-bef3-f673a1d7e1d1</TermId>
        </TermInfo>
      </Terms>
    </n35da69e1c1047dea46f4e43c827e5fd>
    <PUDossiernaam xmlns="c72589eb-ed06-404a-9387-e409454631ba">Nieuwe ov-concessies marktconsulatie en het aanbestedingstraject.</PUDossiernaam>
    <PUEinddatumCopyright xmlns="c72589eb-ed06-404a-9387-e409454631ba" xsi:nil="true"/>
    <nbfcb91ce6ed4c72a590e661d33753dd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P.2120.002.002 - Voorbereiden nieuwe concessie regionaal</TermName>
          <TermId xmlns="http://schemas.microsoft.com/office/infopath/2007/PartnerControls">b65ed68b-005d-4c51-95da-10c924094dc6</TermId>
        </TermInfo>
      </Terms>
    </nbfcb91ce6ed4c72a590e661d33753dd>
    <PUCopyrightRechten xmlns="c72589eb-ed06-404a-9387-e409454631ba">false</PUCopyrightRechten>
    <PUBegindatumdossier xmlns="c72589eb-ed06-404a-9387-e409454631ba">2021-10-14T00:00:00+00:00</PUBegindatumdossier>
    <PUDocumenttype xmlns="3a2d4642-b1a9-4f9a-947d-aaac82c6ed7c" xsi:nil="true"/>
    <d6579817e59147ae85edfd3136814cae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691. Aanbesteden van concessies voor openbaar vervoer</TermName>
          <TermId xmlns="http://schemas.microsoft.com/office/infopath/2007/PartnerControls">93061bce-4945-419e-b29c-134013b68bd4</TermId>
        </TermInfo>
      </Terms>
    </d6579817e59147ae85edfd3136814cae>
    <e28028357a134c8cba3ce1e424d81274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Mobiliteit</TermName>
          <TermId xmlns="http://schemas.microsoft.com/office/infopath/2007/PartnerControls">e56c7fbe-da72-4b32-9b1d-f1df0db5f923</TermId>
        </TermInfo>
      </Terms>
    </e28028357a134c8cba3ce1e424d81274>
    <kb23fa795b9743b8adae1149359e24fa xmlns="c72589eb-ed06-404a-9387-e409454631ba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Opgavemanager Ontvangst Uithoflijn</TermName>
          <TermId xmlns="http://schemas.microsoft.com/office/infopath/2007/PartnerControls">3d4ebae7-3f30-4bdd-a25d-63c198fad6a9</TermId>
        </TermInfo>
      </Terms>
    </kb23fa795b9743b8adae1149359e24fa>
    <_dlc_DocId xmlns="c72589eb-ed06-404a-9387-e409454631ba">UTSP-485499626-17</_dlc_DocId>
    <_dlc_DocIdUrl xmlns="c72589eb-ed06-404a-9387-e409454631ba">
      <Url>https://provincieutrecht.sharepoint.com/sites/prjct-NieuweOV-concessies-marktconsultatieenaanbesteding/_layouts/15/DocIdRedir.aspx?ID=UTSP-485499626-17</Url>
      <Description>UTSP-485499626-17</Description>
    </_dlc_DocIdUrl>
  </documentManagement>
</p:properties>
</file>

<file path=customXml/itemProps1.xml><?xml version="1.0" encoding="utf-8"?>
<ds:datastoreItem xmlns:ds="http://schemas.openxmlformats.org/officeDocument/2006/customXml" ds:itemID="{1710BDFC-599D-4A0B-B230-3A8B3B86231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BBA8C04-EFC1-4A65-9D15-A9ED8179BD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3820ECD-B7B5-4E79-85E4-FC0C048D5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72589eb-ed06-404a-9387-e409454631ba"/>
    <ds:schemaRef ds:uri="c89aff05-390d-4790-9775-4212000faa46"/>
    <ds:schemaRef ds:uri="3a2d4642-b1a9-4f9a-947d-aaac82c6e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56B29F-56EF-423E-A399-50B374877B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93A362-A38F-4AF1-B414-B97BB7A9DCEF}">
  <ds:schemaRefs>
    <ds:schemaRef ds:uri="http://purl.org/dc/elements/1.1/"/>
    <ds:schemaRef ds:uri="c72589eb-ed06-404a-9387-e409454631ba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3a2d4642-b1a9-4f9a-947d-aaac82c6ed7c"/>
    <ds:schemaRef ds:uri="c89aff05-390d-4790-9775-4212000faa4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Standaard%20sjabloon</Template>
  <TotalTime>8</TotalTime>
  <Pages>1</Pages>
  <Words>92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Utrecht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Bart de Haan</dc:creator>
  <cp:lastModifiedBy>Bart de Haan</cp:lastModifiedBy>
  <cp:revision>6</cp:revision>
  <dcterms:created xsi:type="dcterms:W3CDTF">2021-11-18T15:57:00Z</dcterms:created>
  <dcterms:modified xsi:type="dcterms:W3CDTF">2021-11-18T16:05:00Z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0x0101003E9A2B830A3CB44DBCE3112387D3A13600027D544D4B8B7248AEBB31D1D05FB4E3</vt:lpwstr>
  </property>
  <property fmtid="{D5CDD505-2E9C-101B-9397-08002B2CF9AE}" pid="3" name="PUWaardering">
    <vt:lpwstr>5;#Vernietigen|90b47d01-38c6-4bfb-b527-d49e498a64bf</vt:lpwstr>
  </property>
  <property fmtid="{D5CDD505-2E9C-101B-9397-08002B2CF9AE}" pid="4" name="PUBewaartermijn">
    <vt:lpwstr>6;#7 jaar dan wel 7 jaar na afloop van de overeenkomst|9718142c-c2a9-469b-bef3-f673a1d7e1d1</vt:lpwstr>
  </property>
  <property fmtid="{D5CDD505-2E9C-101B-9397-08002B2CF9AE}" pid="5" name="PUWBSTax">
    <vt:lpwstr>8;#P.2120.002.002 - Voorbereiden nieuwe concessie regionaal|b65ed68b-005d-4c51-95da-10c924094dc6</vt:lpwstr>
  </property>
  <property fmtid="{D5CDD505-2E9C-101B-9397-08002B2CF9AE}" pid="6" name="PUWerkproces">
    <vt:lpwstr>3;#691. Aanbesteden van concessies voor openbaar vervoer|93061bce-4945-419e-b29c-134013b68bd4</vt:lpwstr>
  </property>
  <property fmtid="{D5CDD505-2E9C-101B-9397-08002B2CF9AE}" pid="7" name="PUWerkingsgebiedDossier">
    <vt:lpwstr>1;#Intern Provincie|189e3338-705c-4baf-9377-0e95b47bfb72</vt:lpwstr>
  </property>
  <property fmtid="{D5CDD505-2E9C-101B-9397-08002B2CF9AE}" pid="8" name="PUProceseigenaar">
    <vt:lpwstr>4;#Opgavemanager Ontvangst Uithoflijn|3d4ebae7-3f30-4bdd-a25d-63c198fad6a9</vt:lpwstr>
  </property>
  <property fmtid="{D5CDD505-2E9C-101B-9397-08002B2CF9AE}" pid="9" name="PUDocumentTrefwoorden">
    <vt:lpwstr/>
  </property>
  <property fmtid="{D5CDD505-2E9C-101B-9397-08002B2CF9AE}" pid="10" name="PUEindverantwoordelijkeProceseigenaar">
    <vt:lpwstr>9;#MOB - Concernmanager Mobiliteit|b7f90ac5-8c87-47a8-8218-35c54f9ce893</vt:lpwstr>
  </property>
  <property fmtid="{D5CDD505-2E9C-101B-9397-08002B2CF9AE}" pid="11" name="PUDoelenboom">
    <vt:lpwstr>7;#BEREIKBAARHEID OPENBAAR VERVOER|7f7ad9fb-9766-456b-b402-bce4e38b497c</vt:lpwstr>
  </property>
  <property fmtid="{D5CDD505-2E9C-101B-9397-08002B2CF9AE}" pid="12" name="PUThema">
    <vt:lpwstr>2;#Mobiliteit|e56c7fbe-da72-4b32-9b1d-f1df0db5f923</vt:lpwstr>
  </property>
  <property fmtid="{D5CDD505-2E9C-101B-9397-08002B2CF9AE}" pid="13" name="_dlc_DocIdItemGuid">
    <vt:lpwstr>ec78d1d1-cc89-4fb0-a70b-d82deddc8cca</vt:lpwstr>
  </property>
</Properties>
</file>